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4D95" w14:textId="5893B14D" w:rsidR="007537AA" w:rsidRPr="007F233E" w:rsidRDefault="00BD58AE" w:rsidP="00A70FDF">
      <w:pPr>
        <w:snapToGrid w:val="0"/>
        <w:spacing w:before="0"/>
        <w:jc w:val="center"/>
      </w:pPr>
      <w:r>
        <w:rPr>
          <w:noProof/>
        </w:rPr>
        <w:drawing>
          <wp:inline distT="0" distB="0" distL="0" distR="0" wp14:anchorId="7B111212" wp14:editId="3D745F90">
            <wp:extent cx="1206500" cy="267798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943" cy="3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t xml:space="preserve"> </w:t>
      </w:r>
    </w:p>
    <w:p w14:paraId="22971117" w14:textId="77777777" w:rsidR="007537AA" w:rsidRPr="007627D6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0" w:name="dbluepink" w:colFirst="1" w:colLast="1"/>
            <w:bookmarkStart w:id="1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</w:rPr>
            </w:pPr>
            <w:r w:rsidRPr="007627D6">
              <w:rPr>
                <w:sz w:val="22"/>
                <w:szCs w:val="22"/>
              </w:rPr>
              <w:t xml:space="preserve">TM Forum </w:t>
            </w:r>
            <w:r w:rsidR="006E0C90" w:rsidRPr="007627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663C09A0" w:rsidR="007537AA" w:rsidRPr="007627D6" w:rsidRDefault="002433D2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7627D6">
              <w:rPr>
                <w:sz w:val="22"/>
                <w:szCs w:val="22"/>
                <w:lang w:eastAsia="ja-JP"/>
              </w:rPr>
              <w:t xml:space="preserve">Autonomous Networks TL call </w:t>
            </w:r>
            <w:r w:rsidR="0091682E">
              <w:rPr>
                <w:sz w:val="22"/>
                <w:szCs w:val="22"/>
                <w:lang w:eastAsia="ja-JP"/>
              </w:rPr>
              <w:t>2</w:t>
            </w:r>
            <w:r w:rsidR="00261AAB">
              <w:rPr>
                <w:sz w:val="22"/>
                <w:szCs w:val="22"/>
                <w:lang w:eastAsia="ja-JP"/>
              </w:rPr>
              <w:t>4</w:t>
            </w:r>
            <w:r w:rsidR="0091682E" w:rsidRPr="00811C53">
              <w:rPr>
                <w:sz w:val="22"/>
                <w:szCs w:val="22"/>
                <w:vertAlign w:val="superscript"/>
                <w:lang w:eastAsia="ja-JP"/>
              </w:rPr>
              <w:t>th</w:t>
            </w:r>
            <w:r w:rsidR="0091682E">
              <w:rPr>
                <w:sz w:val="22"/>
                <w:szCs w:val="22"/>
                <w:lang w:eastAsia="ja-JP"/>
              </w:rPr>
              <w:t xml:space="preserve"> </w:t>
            </w:r>
            <w:r w:rsidR="006F5E34">
              <w:rPr>
                <w:sz w:val="22"/>
                <w:szCs w:val="22"/>
                <w:lang w:eastAsia="ja-JP"/>
              </w:rPr>
              <w:t>February</w:t>
            </w:r>
            <w:r w:rsidRPr="007627D6">
              <w:rPr>
                <w:sz w:val="22"/>
                <w:szCs w:val="22"/>
                <w:lang w:eastAsia="ja-JP"/>
              </w:rPr>
              <w:t xml:space="preserve"> 202</w:t>
            </w:r>
            <w:r w:rsidR="006F5E34">
              <w:rPr>
                <w:sz w:val="22"/>
                <w:szCs w:val="22"/>
                <w:lang w:eastAsia="ja-JP"/>
              </w:rPr>
              <w:t>1</w:t>
            </w:r>
          </w:p>
        </w:tc>
      </w:tr>
      <w:tr w:rsidR="007537AA" w:rsidRPr="007627D6" w14:paraId="023D696E" w14:textId="77777777">
        <w:trPr>
          <w:cantSplit/>
          <w:trHeight w:val="35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2" w:name="dsource" w:colFirst="1" w:colLast="1"/>
            <w:bookmarkEnd w:id="0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7627D6">
              <w:rPr>
                <w:color w:val="000000"/>
                <w:sz w:val="22"/>
                <w:szCs w:val="22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</w:rPr>
              <w:t xml:space="preserve">Autonomous Networks </w:t>
            </w:r>
          </w:p>
        </w:tc>
      </w:tr>
      <w:tr w:rsidR="007537AA" w:rsidRPr="007627D6" w14:paraId="3B68BF5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3" w:name="dtitle1" w:colFirst="1" w:colLast="1"/>
            <w:bookmarkEnd w:id="2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>Liaison</w:t>
            </w:r>
          </w:p>
          <w:p w14:paraId="2EC51D70" w14:textId="6EB5B8E8" w:rsidR="00165668" w:rsidRPr="007627D6" w:rsidRDefault="005840F4" w:rsidP="00165668">
            <w:pPr>
              <w:pStyle w:val="TableText0"/>
              <w:rPr>
                <w:rFonts w:eastAsia="MS Mincho"/>
                <w:b/>
                <w:bCs/>
                <w:lang w:eastAsia="ja-JP"/>
              </w:rPr>
            </w:pPr>
            <w:sdt>
              <w:sdtPr>
                <w:rPr>
                  <w:b/>
                  <w:bCs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91682E">
                  <w:rPr>
                    <w:b/>
                    <w:bCs/>
                  </w:rPr>
                  <w:t xml:space="preserve">Postponement of  Multi SDO Autonomous Network </w:t>
                </w:r>
                <w:r w:rsidR="00D96EA9">
                  <w:rPr>
                    <w:b/>
                    <w:bCs/>
                  </w:rPr>
                  <w:t xml:space="preserve">strategic </w:t>
                </w:r>
                <w:r w:rsidR="0091682E">
                  <w:rPr>
                    <w:b/>
                    <w:bCs/>
                  </w:rPr>
                  <w:t xml:space="preserve">coordination </w:t>
                </w:r>
                <w:r w:rsidR="00D96EA9">
                  <w:rPr>
                    <w:b/>
                    <w:bCs/>
                  </w:rPr>
                  <w:t>m</w:t>
                </w:r>
                <w:r w:rsidR="0091682E">
                  <w:rPr>
                    <w:b/>
                    <w:bCs/>
                  </w:rPr>
                  <w:t>eeting to 15th March 2021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spacing w:before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 xml:space="preserve"> </w:t>
            </w:r>
          </w:p>
        </w:tc>
      </w:tr>
      <w:tr w:rsidR="00A818C2" w:rsidRPr="007627D6" w14:paraId="409248D3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315F2CBF" w:rsidR="00A818C2" w:rsidRPr="007627D6" w:rsidRDefault="00773A0A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March 1</w:t>
            </w:r>
            <w:r w:rsidR="004E6A0E" w:rsidRPr="00690A29">
              <w:rPr>
                <w:rFonts w:ascii="Arial" w:hAnsi="Arial" w:cs="Arial"/>
                <w:sz w:val="20"/>
                <w:szCs w:val="22"/>
              </w:rPr>
              <w:t>,</w:t>
            </w:r>
            <w:r w:rsidR="00D828FE" w:rsidRPr="00690A29">
              <w:rPr>
                <w:rFonts w:ascii="Arial" w:hAnsi="Arial" w:cs="Arial"/>
                <w:sz w:val="20"/>
                <w:szCs w:val="22"/>
              </w:rPr>
              <w:t xml:space="preserve"> 20</w:t>
            </w:r>
            <w:r w:rsidR="005C2FE0" w:rsidRPr="00690A29">
              <w:rPr>
                <w:rFonts w:ascii="Arial" w:hAnsi="Arial" w:cs="Arial"/>
                <w:sz w:val="20"/>
                <w:szCs w:val="22"/>
              </w:rPr>
              <w:t>2</w:t>
            </w:r>
            <w:r w:rsidR="00D55312">
              <w:rPr>
                <w:rFonts w:ascii="Arial" w:hAnsi="Arial" w:cs="Arial"/>
                <w:sz w:val="20"/>
                <w:szCs w:val="22"/>
              </w:rPr>
              <w:t>1</w:t>
            </w:r>
          </w:p>
        </w:tc>
      </w:tr>
      <w:bookmarkEnd w:id="1"/>
      <w:bookmarkEnd w:id="3"/>
      <w:tr w:rsidR="007537AA" w:rsidRPr="007627D6" w14:paraId="7FB7C0D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</w:rPr>
              <w:t>LIAISON STATEMENT</w:t>
            </w:r>
          </w:p>
        </w:tc>
      </w:tr>
      <w:tr w:rsidR="007537AA" w:rsidRPr="00E55C1B" w14:paraId="4A3D1E12" w14:textId="77777777">
        <w:trPr>
          <w:cantSplit/>
          <w:trHeight w:val="357"/>
        </w:trPr>
        <w:tc>
          <w:tcPr>
            <w:tcW w:w="1617" w:type="dxa"/>
          </w:tcPr>
          <w:p w14:paraId="476D260F" w14:textId="77777777" w:rsidR="007537AA" w:rsidRPr="00E55C1B" w:rsidRDefault="00CB6A08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E55C1B">
              <w:rPr>
                <w:b/>
                <w:bCs/>
                <w:sz w:val="20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6C6C6828" w:rsidR="006F582D" w:rsidRPr="00E55C1B" w:rsidRDefault="006F582D" w:rsidP="00630A51">
            <w:pPr>
              <w:outlineLvl w:val="0"/>
              <w:rPr>
                <w:b/>
                <w:bCs/>
              </w:rPr>
            </w:pPr>
            <w:r w:rsidRPr="00E55C1B">
              <w:rPr>
                <w:b/>
                <w:bCs/>
              </w:rPr>
              <w:t>ETSI</w:t>
            </w:r>
            <w:r w:rsidRPr="00E55C1B">
              <w:rPr>
                <w:rFonts w:ascii="MS Mincho" w:eastAsia="MS Mincho" w:hAnsi="MS Mincho" w:cs="MS Mincho"/>
                <w:b/>
                <w:bCs/>
              </w:rPr>
              <w:t>（</w:t>
            </w:r>
            <w:r w:rsidRPr="00E55C1B">
              <w:rPr>
                <w:b/>
                <w:bCs/>
              </w:rPr>
              <w:t xml:space="preserve">AN initiative, ZSM, </w:t>
            </w:r>
            <w:r w:rsidR="0064368F" w:rsidRPr="00E55C1B">
              <w:rPr>
                <w:b/>
                <w:bCs/>
              </w:rPr>
              <w:t xml:space="preserve">NFV, </w:t>
            </w:r>
            <w:r w:rsidRPr="00E55C1B">
              <w:rPr>
                <w:b/>
                <w:bCs/>
              </w:rPr>
              <w:t>ENI, F5G</w:t>
            </w:r>
            <w:r w:rsidR="00277182" w:rsidRPr="00E55C1B">
              <w:rPr>
                <w:b/>
                <w:bCs/>
              </w:rPr>
              <w:t>)</w:t>
            </w:r>
            <w:r w:rsidRPr="00E55C1B">
              <w:rPr>
                <w:b/>
                <w:bCs/>
              </w:rPr>
              <w:t xml:space="preserve">, </w:t>
            </w:r>
            <w:r w:rsidR="00E50268" w:rsidRPr="00E55C1B">
              <w:rPr>
                <w:b/>
                <w:bCs/>
              </w:rPr>
              <w:t xml:space="preserve">3GPP SA5, GSMA, </w:t>
            </w:r>
            <w:r w:rsidRPr="00E55C1B">
              <w:rPr>
                <w:b/>
                <w:bCs/>
              </w:rPr>
              <w:t>NGMN, CCSA TC7</w:t>
            </w:r>
            <w:r w:rsidR="0091682E">
              <w:rPr>
                <w:b/>
                <w:bCs/>
              </w:rPr>
              <w:t xml:space="preserve"> </w:t>
            </w:r>
            <w:r w:rsidR="00D25904" w:rsidRPr="00E55C1B">
              <w:rPr>
                <w:b/>
                <w:bCs/>
              </w:rPr>
              <w:t>ITU-T, IETF, IEEE</w:t>
            </w:r>
            <w:r w:rsidRPr="00E55C1B">
              <w:rPr>
                <w:b/>
                <w:bCs/>
              </w:rPr>
              <w:t xml:space="preserve"> </w:t>
            </w:r>
          </w:p>
          <w:p w14:paraId="2341F190" w14:textId="4B09525A" w:rsidR="006F582D" w:rsidRPr="00E55C1B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E55C1B">
              <w:rPr>
                <w:b/>
                <w:sz w:val="20"/>
              </w:rPr>
              <w:t>Distribution</w:t>
            </w:r>
            <w:r w:rsidR="006F582D" w:rsidRPr="00E55C1B">
              <w:rPr>
                <w:b/>
                <w:sz w:val="20"/>
              </w:rPr>
              <w:t xml:space="preserve"> detailed in Annex A </w:t>
            </w:r>
          </w:p>
          <w:p w14:paraId="6E6EBFD5" w14:textId="1B720292" w:rsidR="00BD58AE" w:rsidRPr="00E55C1B" w:rsidRDefault="00630A51" w:rsidP="005F0213">
            <w:pPr>
              <w:outlineLvl w:val="0"/>
              <w:rPr>
                <w:b/>
                <w:sz w:val="20"/>
              </w:rPr>
            </w:pPr>
            <w:r w:rsidRPr="00E55C1B">
              <w:rPr>
                <w:b/>
                <w:sz w:val="20"/>
              </w:rPr>
              <w:t xml:space="preserve">Copy TM Forum: </w:t>
            </w:r>
          </w:p>
          <w:p w14:paraId="44B2712A" w14:textId="4B02B546" w:rsidR="007627D6" w:rsidRPr="00E55C1B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E55C1B">
              <w:rPr>
                <w:b/>
                <w:sz w:val="20"/>
              </w:rPr>
              <w:t>Distribution d</w:t>
            </w:r>
            <w:r w:rsidR="007627D6" w:rsidRPr="00E55C1B">
              <w:rPr>
                <w:b/>
                <w:sz w:val="20"/>
              </w:rPr>
              <w:t>etailed in Annex B</w:t>
            </w:r>
          </w:p>
          <w:p w14:paraId="31A60C92" w14:textId="77777777" w:rsidR="00BF2B83" w:rsidRPr="00E55C1B" w:rsidRDefault="00BF2B83" w:rsidP="00D828FE">
            <w:pPr>
              <w:outlineLvl w:val="0"/>
              <w:rPr>
                <w:sz w:val="20"/>
              </w:rPr>
            </w:pPr>
          </w:p>
        </w:tc>
      </w:tr>
      <w:tr w:rsidR="007537AA" w:rsidRPr="00E55C1B" w14:paraId="315946D0" w14:textId="77777777">
        <w:trPr>
          <w:cantSplit/>
          <w:trHeight w:val="357"/>
        </w:trPr>
        <w:tc>
          <w:tcPr>
            <w:tcW w:w="1617" w:type="dxa"/>
          </w:tcPr>
          <w:p w14:paraId="25B77AFF" w14:textId="77777777" w:rsidR="007537AA" w:rsidRPr="00E55C1B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74F8976" w14:textId="1753A7FA" w:rsidR="007537AA" w:rsidRPr="00E55C1B" w:rsidRDefault="005840F4" w:rsidP="00267377">
            <w:pPr>
              <w:snapToGrid w:val="0"/>
              <w:spacing w:before="0"/>
              <w:rPr>
                <w:b/>
                <w:bCs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2"/>
                  <w:lang w:eastAsia="de-DE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D96EA9" w:rsidRPr="00811C53">
                  <w:rPr>
                    <w:rFonts w:ascii="Arial" w:hAnsi="Arial" w:cs="Arial"/>
                    <w:b/>
                    <w:bCs/>
                    <w:sz w:val="20"/>
                    <w:szCs w:val="22"/>
                    <w:lang w:eastAsia="de-DE"/>
                  </w:rPr>
                  <w:t xml:space="preserve">Postponement of  Multi SDO Autonomous Network </w:t>
                </w:r>
                <w:r w:rsidR="00811C53" w:rsidRPr="00811C53">
                  <w:rPr>
                    <w:rFonts w:ascii="Arial" w:hAnsi="Arial" w:cs="Arial"/>
                    <w:b/>
                    <w:bCs/>
                    <w:sz w:val="20"/>
                    <w:szCs w:val="22"/>
                    <w:lang w:eastAsia="de-DE"/>
                  </w:rPr>
                  <w:t xml:space="preserve">inter SDO </w:t>
                </w:r>
                <w:r w:rsidR="00D96EA9" w:rsidRPr="00811C53">
                  <w:rPr>
                    <w:rFonts w:ascii="Arial" w:hAnsi="Arial" w:cs="Arial"/>
                    <w:b/>
                    <w:bCs/>
                    <w:sz w:val="20"/>
                    <w:szCs w:val="22"/>
                    <w:lang w:eastAsia="de-DE"/>
                  </w:rPr>
                  <w:t>strategic coordination meeting</w:t>
                </w:r>
              </w:sdtContent>
            </w:sdt>
            <w:r w:rsidR="00BD58AE" w:rsidRPr="00811C53">
              <w:rPr>
                <w:rFonts w:ascii="Arial" w:hAnsi="Arial" w:cs="Arial"/>
                <w:b/>
                <w:bCs/>
                <w:sz w:val="20"/>
                <w:szCs w:val="22"/>
                <w:lang w:eastAsia="de-DE"/>
              </w:rPr>
              <w:t xml:space="preserve"> </w:t>
            </w:r>
            <w:r w:rsidR="003B1E57" w:rsidRPr="00811C53">
              <w:rPr>
                <w:rFonts w:ascii="Arial" w:hAnsi="Arial" w:cs="Arial"/>
                <w:b/>
                <w:bCs/>
                <w:sz w:val="20"/>
                <w:szCs w:val="22"/>
                <w:lang w:eastAsia="de-DE"/>
              </w:rPr>
              <w:t xml:space="preserve">to 15th March </w:t>
            </w:r>
          </w:p>
        </w:tc>
      </w:tr>
      <w:tr w:rsidR="007537AA" w:rsidRPr="00E55C1B" w14:paraId="6A63557B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E55C1B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E55C1B">
              <w:rPr>
                <w:b/>
                <w:bCs/>
                <w:sz w:val="20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13646281" w:rsidR="007537AA" w:rsidRPr="00E55C1B" w:rsidRDefault="00BD58AE" w:rsidP="00A70FDF">
            <w:pPr>
              <w:pStyle w:val="Index1"/>
              <w:snapToGrid w:val="0"/>
              <w:spacing w:before="0"/>
              <w:rPr>
                <w:szCs w:val="24"/>
              </w:rPr>
            </w:pPr>
            <w:r w:rsidRPr="00E55C1B">
              <w:rPr>
                <w:szCs w:val="24"/>
              </w:rPr>
              <w:t>None</w:t>
            </w:r>
          </w:p>
        </w:tc>
      </w:tr>
      <w:tr w:rsidR="00CC1787" w:rsidRPr="00E55C1B" w14:paraId="53220312" w14:textId="77777777" w:rsidTr="00927DC8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CC1787" w:rsidRPr="00E55C1B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</w:rPr>
            </w:pPr>
            <w:r w:rsidRPr="00E55C1B">
              <w:rPr>
                <w:rFonts w:ascii="Arial" w:hAnsi="Arial" w:cs="Arial"/>
                <w:bCs/>
                <w:sz w:val="20"/>
                <w:szCs w:val="22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CC1787" w:rsidRPr="00E55C1B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16" w:type="dxa"/>
          </w:tcPr>
          <w:p w14:paraId="6C42A0DC" w14:textId="77777777" w:rsidR="00CC1787" w:rsidRPr="00E55C1B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02419F" w:rsidRPr="00E55C1B" w14:paraId="1623CD06" w14:textId="77777777" w:rsidTr="00907EB4">
        <w:trPr>
          <w:cantSplit/>
        </w:trPr>
        <w:tc>
          <w:tcPr>
            <w:tcW w:w="1617" w:type="dxa"/>
            <w:vMerge/>
          </w:tcPr>
          <w:p w14:paraId="5ADC99C9" w14:textId="77777777" w:rsidR="0002419F" w:rsidRPr="00E55C1B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5190" w:type="dxa"/>
            <w:gridSpan w:val="2"/>
          </w:tcPr>
          <w:p w14:paraId="5C04A276" w14:textId="29971E7A" w:rsidR="000B55BE" w:rsidRPr="00E55C1B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</w:rPr>
            </w:pPr>
            <w:r w:rsidRPr="00E55C1B">
              <w:rPr>
                <w:sz w:val="20"/>
              </w:rPr>
              <w:t xml:space="preserve">Cecilia Ortega Lagos, </w:t>
            </w:r>
            <w:r w:rsidR="0002419F" w:rsidRPr="00E55C1B">
              <w:rPr>
                <w:sz w:val="20"/>
              </w:rPr>
              <w:t xml:space="preserve">TM Forum, </w:t>
            </w:r>
            <w:r w:rsidRPr="00E55C1B">
              <w:rPr>
                <w:sz w:val="20"/>
              </w:rPr>
              <w:t>Liaison Manager, Product &amp; Por</w:t>
            </w:r>
            <w:r w:rsidR="007627D6" w:rsidRPr="00E55C1B">
              <w:rPr>
                <w:sz w:val="20"/>
              </w:rPr>
              <w:t>t</w:t>
            </w:r>
            <w:r w:rsidRPr="00E55C1B">
              <w:rPr>
                <w:sz w:val="20"/>
              </w:rPr>
              <w:t>folio Management</w:t>
            </w:r>
          </w:p>
          <w:p w14:paraId="38D97F08" w14:textId="77777777" w:rsidR="00EA50F3" w:rsidRPr="00E55C1B" w:rsidRDefault="00EA50F3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</w:rPr>
            </w:pPr>
          </w:p>
          <w:p w14:paraId="0AEB1A8B" w14:textId="77777777" w:rsidR="000B55BE" w:rsidRPr="00E55C1B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</w:rPr>
            </w:pPr>
          </w:p>
        </w:tc>
        <w:tc>
          <w:tcPr>
            <w:tcW w:w="3116" w:type="dxa"/>
          </w:tcPr>
          <w:p w14:paraId="0739B4CA" w14:textId="2BBFC6A9" w:rsidR="004E6A0E" w:rsidRPr="00E55C1B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  <w:r w:rsidRPr="00E55C1B">
              <w:rPr>
                <w:rFonts w:ascii="Arial" w:hAnsi="Arial" w:cs="Arial"/>
                <w:sz w:val="20"/>
                <w:szCs w:val="22"/>
              </w:rPr>
              <w:t xml:space="preserve">Tel: </w:t>
            </w:r>
            <w:r w:rsidRPr="00E55C1B">
              <w:rPr>
                <w:rFonts w:ascii="Arial" w:hAnsi="Arial" w:cs="Arial"/>
                <w:sz w:val="20"/>
                <w:szCs w:val="22"/>
              </w:rPr>
              <w:tab/>
            </w:r>
            <w:r w:rsidR="004E6A0E" w:rsidRPr="00E55C1B">
              <w:rPr>
                <w:rFonts w:ascii="Arial" w:hAnsi="Arial" w:cs="Arial"/>
                <w:sz w:val="20"/>
                <w:szCs w:val="22"/>
              </w:rPr>
              <w:t>+1 973 944 5100</w:t>
            </w:r>
            <w:r w:rsidRPr="00E55C1B">
              <w:rPr>
                <w:rFonts w:ascii="Arial" w:hAnsi="Arial" w:cs="Arial"/>
                <w:sz w:val="20"/>
                <w:szCs w:val="22"/>
              </w:rPr>
              <w:br/>
              <w:t>Email:</w:t>
            </w:r>
            <w:r w:rsidR="00BD58AE" w:rsidRPr="00E55C1B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F58D7FD" w14:textId="605AF1B9" w:rsidR="00CF1560" w:rsidRPr="00E55C1B" w:rsidRDefault="005840F4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  <w:hyperlink r:id="rId9" w:history="1">
              <w:r w:rsidR="00CF1560" w:rsidRPr="00E55C1B">
                <w:rPr>
                  <w:rStyle w:val="Hyperlink"/>
                  <w:rFonts w:ascii="Arial" w:hAnsi="Arial" w:cs="Arial"/>
                  <w:sz w:val="20"/>
                  <w:szCs w:val="22"/>
                </w:rPr>
                <w:t>liaisons@tmforum.org</w:t>
              </w:r>
            </w:hyperlink>
          </w:p>
          <w:p w14:paraId="786608A8" w14:textId="36CEAD9B" w:rsidR="0002419F" w:rsidRPr="00E55C1B" w:rsidRDefault="005840F4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Style w:val="Hyperlink"/>
                <w:rFonts w:ascii="Arial" w:hAnsi="Arial" w:cs="Arial"/>
                <w:sz w:val="20"/>
                <w:szCs w:val="22"/>
              </w:rPr>
            </w:pPr>
            <w:hyperlink r:id="rId10" w:history="1">
              <w:r w:rsidR="00CF1560" w:rsidRPr="00E55C1B">
                <w:rPr>
                  <w:rStyle w:val="Hyperlink"/>
                  <w:rFonts w:ascii="Arial" w:hAnsi="Arial" w:cs="Arial"/>
                  <w:sz w:val="20"/>
                  <w:szCs w:val="22"/>
                </w:rPr>
                <w:t>cortegalagos@tmforum.org</w:t>
              </w:r>
            </w:hyperlink>
          </w:p>
          <w:p w14:paraId="7322B918" w14:textId="77777777" w:rsidR="0002419F" w:rsidRPr="00E55C1B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02419F" w:rsidRPr="00E55C1B" w14:paraId="3AC2605B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E55C1B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6ADB6B" w14:textId="77777777" w:rsidR="00BD58AE" w:rsidRPr="00E55C1B" w:rsidRDefault="00BD58AE" w:rsidP="00165668">
      <w:pPr>
        <w:pStyle w:val="TableText0"/>
        <w:rPr>
          <w:rFonts w:eastAsia="MS Mincho"/>
          <w:b/>
          <w:i/>
          <w:lang w:eastAsia="ja-JP"/>
        </w:rPr>
      </w:pPr>
      <w:r w:rsidRPr="00E55C1B">
        <w:rPr>
          <w:rFonts w:eastAsia="MS Mincho"/>
          <w:b/>
          <w:i/>
          <w:lang w:eastAsia="ja-JP"/>
        </w:rPr>
        <w:t xml:space="preserve">General </w:t>
      </w:r>
    </w:p>
    <w:p w14:paraId="493CA3DC" w14:textId="77777777" w:rsidR="006F5E34" w:rsidRPr="00E55C1B" w:rsidRDefault="006F5E34" w:rsidP="002433D2">
      <w:pPr>
        <w:rPr>
          <w:sz w:val="22"/>
          <w:szCs w:val="22"/>
        </w:rPr>
      </w:pPr>
      <w:r w:rsidRPr="00E55C1B">
        <w:rPr>
          <w:sz w:val="22"/>
          <w:szCs w:val="22"/>
        </w:rPr>
        <w:t>Colleagues</w:t>
      </w:r>
    </w:p>
    <w:p w14:paraId="77DD8724" w14:textId="7BCAC0CB" w:rsidR="0091682E" w:rsidRDefault="006F5E34" w:rsidP="002433D2">
      <w:pPr>
        <w:rPr>
          <w:sz w:val="22"/>
          <w:szCs w:val="22"/>
        </w:rPr>
      </w:pPr>
      <w:r w:rsidRPr="00E55C1B">
        <w:rPr>
          <w:sz w:val="22"/>
          <w:szCs w:val="22"/>
        </w:rPr>
        <w:t>Af</w:t>
      </w:r>
      <w:r w:rsidR="00125F4D" w:rsidRPr="00E55C1B">
        <w:rPr>
          <w:sz w:val="22"/>
          <w:szCs w:val="22"/>
        </w:rPr>
        <w:t xml:space="preserve">ter </w:t>
      </w:r>
      <w:r w:rsidR="0091682E">
        <w:rPr>
          <w:sz w:val="22"/>
          <w:szCs w:val="22"/>
        </w:rPr>
        <w:t>the</w:t>
      </w:r>
      <w:r w:rsidR="003B1E57">
        <w:rPr>
          <w:sz w:val="22"/>
          <w:szCs w:val="22"/>
        </w:rPr>
        <w:t xml:space="preserve"> </w:t>
      </w:r>
      <w:r w:rsidR="001B70E4">
        <w:rPr>
          <w:sz w:val="22"/>
          <w:szCs w:val="22"/>
        </w:rPr>
        <w:t xml:space="preserve">Second </w:t>
      </w:r>
      <w:r w:rsidR="003B1E57">
        <w:rPr>
          <w:sz w:val="22"/>
          <w:szCs w:val="22"/>
        </w:rPr>
        <w:t>Multi SDO AN W</w:t>
      </w:r>
      <w:r w:rsidR="0091682E">
        <w:rPr>
          <w:sz w:val="22"/>
          <w:szCs w:val="22"/>
        </w:rPr>
        <w:t xml:space="preserve">orkshop #2 </w:t>
      </w:r>
      <w:r w:rsidR="00261AAB">
        <w:rPr>
          <w:sz w:val="22"/>
          <w:szCs w:val="22"/>
        </w:rPr>
        <w:t xml:space="preserve">held </w:t>
      </w:r>
      <w:r w:rsidR="0091682E">
        <w:rPr>
          <w:sz w:val="22"/>
          <w:szCs w:val="22"/>
        </w:rPr>
        <w:t>on the 22</w:t>
      </w:r>
      <w:r w:rsidR="0091682E" w:rsidRPr="00811C53">
        <w:rPr>
          <w:sz w:val="22"/>
          <w:szCs w:val="22"/>
          <w:vertAlign w:val="superscript"/>
        </w:rPr>
        <w:t>nd</w:t>
      </w:r>
      <w:r w:rsidR="0091682E">
        <w:rPr>
          <w:sz w:val="22"/>
          <w:szCs w:val="22"/>
        </w:rPr>
        <w:t xml:space="preserve"> February 2021 we </w:t>
      </w:r>
      <w:r w:rsidR="001B70E4">
        <w:rPr>
          <w:sz w:val="22"/>
          <w:szCs w:val="22"/>
        </w:rPr>
        <w:t>conclude</w:t>
      </w:r>
      <w:r w:rsidR="0091682E">
        <w:rPr>
          <w:sz w:val="22"/>
          <w:szCs w:val="22"/>
        </w:rPr>
        <w:t xml:space="preserve"> that more time is needed to </w:t>
      </w:r>
      <w:r w:rsidR="00D96EA9">
        <w:rPr>
          <w:sz w:val="22"/>
          <w:szCs w:val="22"/>
        </w:rPr>
        <w:t xml:space="preserve">prepare </w:t>
      </w:r>
      <w:r w:rsidR="00261AAB">
        <w:rPr>
          <w:sz w:val="22"/>
          <w:szCs w:val="22"/>
        </w:rPr>
        <w:t xml:space="preserve">the </w:t>
      </w:r>
      <w:r w:rsidR="001B70E4">
        <w:rPr>
          <w:sz w:val="22"/>
          <w:szCs w:val="22"/>
        </w:rPr>
        <w:t xml:space="preserve">agenda </w:t>
      </w:r>
      <w:r w:rsidR="00261AAB">
        <w:rPr>
          <w:sz w:val="22"/>
          <w:szCs w:val="22"/>
        </w:rPr>
        <w:t>for</w:t>
      </w:r>
      <w:r w:rsidR="001B70E4">
        <w:rPr>
          <w:sz w:val="22"/>
          <w:szCs w:val="22"/>
        </w:rPr>
        <w:t xml:space="preserve"> </w:t>
      </w:r>
      <w:r w:rsidR="0091682E">
        <w:rPr>
          <w:sz w:val="22"/>
          <w:szCs w:val="22"/>
        </w:rPr>
        <w:t>discussion</w:t>
      </w:r>
      <w:r w:rsidR="003B1E57">
        <w:rPr>
          <w:sz w:val="22"/>
          <w:szCs w:val="22"/>
        </w:rPr>
        <w:t>s</w:t>
      </w:r>
      <w:r w:rsidR="0091682E">
        <w:rPr>
          <w:sz w:val="22"/>
          <w:szCs w:val="22"/>
        </w:rPr>
        <w:t xml:space="preserve"> </w:t>
      </w:r>
      <w:r w:rsidR="00261AAB">
        <w:rPr>
          <w:sz w:val="22"/>
          <w:szCs w:val="22"/>
        </w:rPr>
        <w:t xml:space="preserve">on </w:t>
      </w:r>
      <w:r w:rsidR="00811C53">
        <w:rPr>
          <w:sz w:val="22"/>
          <w:szCs w:val="22"/>
        </w:rPr>
        <w:t>inter</w:t>
      </w:r>
      <w:r w:rsidR="00542360">
        <w:rPr>
          <w:sz w:val="22"/>
          <w:szCs w:val="22"/>
        </w:rPr>
        <w:t>-</w:t>
      </w:r>
      <w:r w:rsidR="00811C53">
        <w:rPr>
          <w:sz w:val="22"/>
          <w:szCs w:val="22"/>
        </w:rPr>
        <w:t xml:space="preserve">SDO strategic </w:t>
      </w:r>
      <w:r w:rsidR="001B70E4">
        <w:rPr>
          <w:sz w:val="22"/>
          <w:szCs w:val="22"/>
        </w:rPr>
        <w:t>coord</w:t>
      </w:r>
      <w:r w:rsidR="004F2555">
        <w:rPr>
          <w:sz w:val="22"/>
          <w:szCs w:val="22"/>
        </w:rPr>
        <w:t>i</w:t>
      </w:r>
      <w:r w:rsidR="001B70E4">
        <w:rPr>
          <w:sz w:val="22"/>
          <w:szCs w:val="22"/>
        </w:rPr>
        <w:t xml:space="preserve">nation and </w:t>
      </w:r>
      <w:r w:rsidR="00D96EA9">
        <w:rPr>
          <w:sz w:val="22"/>
          <w:szCs w:val="22"/>
        </w:rPr>
        <w:t>objectives</w:t>
      </w:r>
      <w:r w:rsidR="001B70E4">
        <w:rPr>
          <w:sz w:val="22"/>
          <w:szCs w:val="22"/>
        </w:rPr>
        <w:t>.</w:t>
      </w:r>
    </w:p>
    <w:p w14:paraId="38650A92" w14:textId="77777777" w:rsidR="004F2555" w:rsidRDefault="004F2555" w:rsidP="002433D2">
      <w:pPr>
        <w:rPr>
          <w:sz w:val="22"/>
          <w:szCs w:val="22"/>
        </w:rPr>
      </w:pPr>
    </w:p>
    <w:p w14:paraId="109D58BB" w14:textId="77777777" w:rsidR="00261AAB" w:rsidRDefault="003B1E57" w:rsidP="002433D2">
      <w:pPr>
        <w:rPr>
          <w:sz w:val="22"/>
          <w:szCs w:val="22"/>
        </w:rPr>
      </w:pPr>
      <w:r>
        <w:rPr>
          <w:sz w:val="22"/>
          <w:szCs w:val="22"/>
        </w:rPr>
        <w:t xml:space="preserve">Our proposal is to postpone the proposal for a strategic </w:t>
      </w:r>
      <w:r w:rsidR="00811C53">
        <w:rPr>
          <w:sz w:val="22"/>
          <w:szCs w:val="22"/>
        </w:rPr>
        <w:t>inter</w:t>
      </w:r>
      <w:r>
        <w:rPr>
          <w:sz w:val="22"/>
          <w:szCs w:val="22"/>
        </w:rPr>
        <w:t xml:space="preserve"> SDO </w:t>
      </w:r>
      <w:r w:rsidR="004F2555">
        <w:rPr>
          <w:sz w:val="22"/>
          <w:szCs w:val="22"/>
        </w:rPr>
        <w:t xml:space="preserve">coordination </w:t>
      </w:r>
      <w:r>
        <w:rPr>
          <w:sz w:val="22"/>
          <w:szCs w:val="22"/>
        </w:rPr>
        <w:t>meeting 3</w:t>
      </w:r>
      <w:r w:rsidRPr="00811C53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or 5</w:t>
      </w:r>
      <w:r w:rsidRPr="00811C5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March </w:t>
      </w:r>
      <w:r w:rsidR="001B70E4">
        <w:rPr>
          <w:sz w:val="22"/>
          <w:szCs w:val="22"/>
        </w:rPr>
        <w:t>in our communication of the 10</w:t>
      </w:r>
      <w:r w:rsidR="001B70E4" w:rsidRPr="00811C53">
        <w:rPr>
          <w:sz w:val="22"/>
          <w:szCs w:val="22"/>
          <w:vertAlign w:val="superscript"/>
        </w:rPr>
        <w:t>th</w:t>
      </w:r>
      <w:r w:rsidR="001B70E4">
        <w:rPr>
          <w:sz w:val="22"/>
          <w:szCs w:val="22"/>
        </w:rPr>
        <w:t xml:space="preserve"> February 2021 </w:t>
      </w:r>
      <w:r>
        <w:rPr>
          <w:sz w:val="22"/>
          <w:szCs w:val="22"/>
        </w:rPr>
        <w:t>and convene a teleconference on</w:t>
      </w:r>
      <w:r w:rsidR="00261AAB">
        <w:rPr>
          <w:sz w:val="22"/>
          <w:szCs w:val="22"/>
        </w:rPr>
        <w:t>:</w:t>
      </w:r>
    </w:p>
    <w:p w14:paraId="411CE35C" w14:textId="515D1D5E" w:rsidR="003B1E57" w:rsidRDefault="003B1E57" w:rsidP="002433D2">
      <w:pPr>
        <w:rPr>
          <w:sz w:val="22"/>
          <w:szCs w:val="22"/>
        </w:rPr>
      </w:pPr>
      <w:r>
        <w:rPr>
          <w:sz w:val="22"/>
          <w:szCs w:val="22"/>
        </w:rPr>
        <w:t>15</w:t>
      </w:r>
      <w:r w:rsidRPr="00811C5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March between 11:00 -12:30 GMT /UTC</w:t>
      </w:r>
      <w:r w:rsidR="001B70E4">
        <w:rPr>
          <w:sz w:val="22"/>
          <w:szCs w:val="22"/>
        </w:rPr>
        <w:t xml:space="preserve">. </w:t>
      </w:r>
      <w:r w:rsidR="001B70E4">
        <w:rPr>
          <w:sz w:val="22"/>
          <w:szCs w:val="22"/>
        </w:rPr>
        <w:br/>
        <w:t xml:space="preserve">Proposed </w:t>
      </w:r>
      <w:r w:rsidR="004F2555">
        <w:rPr>
          <w:sz w:val="22"/>
          <w:szCs w:val="22"/>
        </w:rPr>
        <w:t>A</w:t>
      </w:r>
      <w:r w:rsidR="001B70E4">
        <w:rPr>
          <w:sz w:val="22"/>
          <w:szCs w:val="22"/>
        </w:rPr>
        <w:t xml:space="preserve">genda and Bridge </w:t>
      </w:r>
      <w:r>
        <w:rPr>
          <w:sz w:val="22"/>
          <w:szCs w:val="22"/>
        </w:rPr>
        <w:t xml:space="preserve">Details </w:t>
      </w:r>
      <w:r w:rsidR="001B70E4">
        <w:rPr>
          <w:sz w:val="22"/>
          <w:szCs w:val="22"/>
        </w:rPr>
        <w:t>in Annex D.</w:t>
      </w:r>
    </w:p>
    <w:p w14:paraId="7F39FCF4" w14:textId="77777777" w:rsidR="004F2555" w:rsidRDefault="004F2555" w:rsidP="00FB6D7A">
      <w:pPr>
        <w:snapToGrid w:val="0"/>
        <w:spacing w:before="0"/>
        <w:rPr>
          <w:sz w:val="22"/>
          <w:szCs w:val="22"/>
        </w:rPr>
      </w:pPr>
    </w:p>
    <w:p w14:paraId="2EA95AFA" w14:textId="3570854D" w:rsidR="001B70E4" w:rsidRDefault="00811C53" w:rsidP="00FB6D7A">
      <w:pPr>
        <w:snapToGrid w:val="0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Note we have agreed with ETSI that formal liaison </w:t>
      </w:r>
      <w:r w:rsidR="004F2555">
        <w:rPr>
          <w:sz w:val="22"/>
          <w:szCs w:val="22"/>
        </w:rPr>
        <w:t>will be</w:t>
      </w:r>
      <w:r>
        <w:rPr>
          <w:sz w:val="22"/>
          <w:szCs w:val="22"/>
        </w:rPr>
        <w:t xml:space="preserve"> </w:t>
      </w:r>
      <w:r w:rsidR="00261AAB">
        <w:rPr>
          <w:sz w:val="22"/>
          <w:szCs w:val="22"/>
        </w:rPr>
        <w:t>coordinated</w:t>
      </w:r>
      <w:r>
        <w:rPr>
          <w:sz w:val="22"/>
          <w:szCs w:val="22"/>
        </w:rPr>
        <w:t xml:space="preserve"> </w:t>
      </w:r>
      <w:r w:rsidR="004F2555">
        <w:rPr>
          <w:sz w:val="22"/>
          <w:szCs w:val="22"/>
        </w:rPr>
        <w:t xml:space="preserve">in future </w:t>
      </w:r>
      <w:r>
        <w:rPr>
          <w:sz w:val="22"/>
          <w:szCs w:val="22"/>
        </w:rPr>
        <w:t>through Ant</w:t>
      </w:r>
      <w:r w:rsidR="004F2555">
        <w:rPr>
          <w:sz w:val="22"/>
          <w:szCs w:val="22"/>
        </w:rPr>
        <w:t>o</w:t>
      </w:r>
      <w:r>
        <w:rPr>
          <w:sz w:val="22"/>
          <w:szCs w:val="22"/>
        </w:rPr>
        <w:t xml:space="preserve">ny Brand for onward distribution. We have copied </w:t>
      </w:r>
      <w:r w:rsidR="00261AAB">
        <w:rPr>
          <w:sz w:val="22"/>
          <w:szCs w:val="22"/>
        </w:rPr>
        <w:t xml:space="preserve">in </w:t>
      </w:r>
      <w:r>
        <w:rPr>
          <w:sz w:val="22"/>
          <w:szCs w:val="22"/>
        </w:rPr>
        <w:t xml:space="preserve">this liaison to the </w:t>
      </w:r>
      <w:r w:rsidR="004F2555">
        <w:rPr>
          <w:sz w:val="22"/>
          <w:szCs w:val="22"/>
        </w:rPr>
        <w:t xml:space="preserve">complete set of </w:t>
      </w:r>
      <w:r>
        <w:rPr>
          <w:sz w:val="22"/>
          <w:szCs w:val="22"/>
        </w:rPr>
        <w:t xml:space="preserve">ETSI groups for </w:t>
      </w:r>
      <w:r w:rsidR="00542360">
        <w:rPr>
          <w:sz w:val="22"/>
          <w:szCs w:val="22"/>
        </w:rPr>
        <w:t>information</w:t>
      </w:r>
      <w:r>
        <w:rPr>
          <w:sz w:val="22"/>
          <w:szCs w:val="22"/>
        </w:rPr>
        <w:t xml:space="preserve"> on this </w:t>
      </w:r>
      <w:r w:rsidR="00261AAB">
        <w:rPr>
          <w:sz w:val="22"/>
          <w:szCs w:val="22"/>
        </w:rPr>
        <w:t>one</w:t>
      </w:r>
      <w:r>
        <w:rPr>
          <w:sz w:val="22"/>
          <w:szCs w:val="22"/>
        </w:rPr>
        <w:t xml:space="preserve"> occasion.</w:t>
      </w:r>
    </w:p>
    <w:p w14:paraId="1CFF8A60" w14:textId="77777777" w:rsidR="00542360" w:rsidRDefault="00542360" w:rsidP="00FB6D7A">
      <w:pPr>
        <w:snapToGrid w:val="0"/>
        <w:spacing w:before="0"/>
        <w:rPr>
          <w:sz w:val="22"/>
          <w:szCs w:val="22"/>
        </w:rPr>
      </w:pPr>
    </w:p>
    <w:p w14:paraId="77EFE45A" w14:textId="77777777" w:rsidR="001B70E4" w:rsidRPr="00277182" w:rsidRDefault="001B70E4" w:rsidP="001B70E4">
      <w:pPr>
        <w:snapToGrid w:val="0"/>
        <w:spacing w:before="0"/>
        <w:rPr>
          <w:b/>
          <w:sz w:val="22"/>
          <w:szCs w:val="22"/>
        </w:rPr>
      </w:pPr>
      <w:r w:rsidRPr="00277182">
        <w:rPr>
          <w:b/>
          <w:sz w:val="22"/>
          <w:szCs w:val="22"/>
        </w:rPr>
        <w:t>Concluding Remarks</w:t>
      </w:r>
    </w:p>
    <w:p w14:paraId="491836F9" w14:textId="65BF538D" w:rsidR="001B70E4" w:rsidRDefault="001B70E4" w:rsidP="001B70E4">
      <w:pPr>
        <w:snapToGrid w:val="0"/>
        <w:spacing w:before="0"/>
        <w:rPr>
          <w:sz w:val="22"/>
          <w:szCs w:val="22"/>
        </w:rPr>
      </w:pPr>
      <w:r w:rsidRPr="00277182">
        <w:rPr>
          <w:sz w:val="22"/>
          <w:szCs w:val="22"/>
        </w:rPr>
        <w:t>We look forward to your feedback</w:t>
      </w:r>
      <w:r>
        <w:rPr>
          <w:sz w:val="22"/>
          <w:szCs w:val="22"/>
        </w:rPr>
        <w:t xml:space="preserve"> on the proposed agenda and </w:t>
      </w:r>
      <w:r w:rsidR="00811C53">
        <w:rPr>
          <w:sz w:val="22"/>
          <w:szCs w:val="22"/>
        </w:rPr>
        <w:t>suggested topics</w:t>
      </w:r>
      <w:r>
        <w:rPr>
          <w:sz w:val="22"/>
          <w:szCs w:val="22"/>
        </w:rPr>
        <w:t>.</w:t>
      </w:r>
    </w:p>
    <w:p w14:paraId="52B68C22" w14:textId="77777777" w:rsidR="00542360" w:rsidRDefault="00542360" w:rsidP="001B70E4">
      <w:pPr>
        <w:snapToGrid w:val="0"/>
        <w:spacing w:before="0"/>
        <w:rPr>
          <w:sz w:val="22"/>
          <w:szCs w:val="22"/>
        </w:rPr>
      </w:pPr>
    </w:p>
    <w:p w14:paraId="1341786D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639A2EB3" w14:textId="326CCEAC" w:rsidR="00FB6D7A" w:rsidRPr="00277182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277182">
        <w:rPr>
          <w:sz w:val="22"/>
          <w:szCs w:val="22"/>
        </w:rPr>
        <w:t>Regards,</w:t>
      </w:r>
    </w:p>
    <w:p w14:paraId="2CFE6E8F" w14:textId="77777777" w:rsidR="00FB6D7A" w:rsidRPr="007627D6" w:rsidRDefault="00FB6D7A" w:rsidP="00FB6D7A">
      <w:pPr>
        <w:pStyle w:val="ListParagraph"/>
        <w:ind w:left="0"/>
        <w:jc w:val="both"/>
        <w:rPr>
          <w:sz w:val="22"/>
          <w:szCs w:val="22"/>
        </w:rPr>
      </w:pPr>
    </w:p>
    <w:p w14:paraId="37E41C25" w14:textId="3C9F58EF" w:rsidR="00FB6D7A" w:rsidRPr="007627D6" w:rsidRDefault="00733CD8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Cecilia Ortega Lagos</w:t>
      </w:r>
    </w:p>
    <w:p w14:paraId="45189A1F" w14:textId="6A0EC559" w:rsidR="00FB6D7A" w:rsidRPr="007627D6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lastRenderedPageBreak/>
        <w:t>TM Forum</w:t>
      </w:r>
    </w:p>
    <w:p w14:paraId="53B5D8C6" w14:textId="51B59C34" w:rsidR="00DF20D9" w:rsidRDefault="00DF20D9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Enc:</w:t>
      </w:r>
    </w:p>
    <w:p w14:paraId="3F364FFB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45DE2B9F" w14:textId="7451D506" w:rsidR="00EB6FE0" w:rsidRDefault="007627D6" w:rsidP="002433D2">
      <w:pPr>
        <w:pStyle w:val="TableText0"/>
        <w:rPr>
          <w:rFonts w:ascii="Times New Roman" w:eastAsia="Times New Roman" w:hAnsi="Times New Roman"/>
          <w:b/>
          <w:bCs/>
          <w:sz w:val="24"/>
          <w:szCs w:val="20"/>
          <w:lang w:eastAsia="en-US"/>
        </w:rPr>
      </w:pPr>
      <w:r w:rsidRPr="006825F1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 xml:space="preserve">Annex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>A</w:t>
      </w:r>
      <w:r w:rsidR="00690A29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 xml:space="preserve">: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>SDO Distribution</w:t>
      </w:r>
      <w:r w:rsidR="006F582D" w:rsidRPr="006825F1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 xml:space="preserve"> </w:t>
      </w:r>
    </w:p>
    <w:p w14:paraId="026639E6" w14:textId="364AC3EA" w:rsidR="0091682E" w:rsidRPr="006825F1" w:rsidRDefault="0091682E" w:rsidP="002433D2">
      <w:pPr>
        <w:pStyle w:val="TableText0"/>
        <w:rPr>
          <w:rFonts w:ascii="Times New Roman" w:eastAsia="Times New Roman" w:hAnsi="Times New Roman"/>
          <w:b/>
          <w:bCs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 xml:space="preserve">For action </w:t>
      </w:r>
    </w:p>
    <w:tbl>
      <w:tblPr>
        <w:tblStyle w:val="GridTable1Light-Accent1"/>
        <w:tblW w:w="10060" w:type="dxa"/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1211"/>
        <w:gridCol w:w="1761"/>
        <w:gridCol w:w="3827"/>
        <w:gridCol w:w="3261"/>
      </w:tblGrid>
      <w:tr w:rsidR="006F582D" w:rsidRPr="00A45989" w14:paraId="2547C12A" w14:textId="77777777" w:rsidTr="00D55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95EBB30" w14:textId="06E41546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Organization</w:t>
            </w:r>
          </w:p>
        </w:tc>
        <w:tc>
          <w:tcPr>
            <w:tcW w:w="1761" w:type="dxa"/>
            <w:hideMark/>
          </w:tcPr>
          <w:p w14:paraId="523FF22F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Group</w:t>
            </w:r>
          </w:p>
        </w:tc>
        <w:tc>
          <w:tcPr>
            <w:tcW w:w="3827" w:type="dxa"/>
            <w:hideMark/>
          </w:tcPr>
          <w:p w14:paraId="7A3AD5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Recipients</w:t>
            </w:r>
          </w:p>
        </w:tc>
        <w:tc>
          <w:tcPr>
            <w:tcW w:w="3261" w:type="dxa"/>
            <w:hideMark/>
          </w:tcPr>
          <w:p w14:paraId="3E1ACD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CC</w:t>
            </w:r>
          </w:p>
        </w:tc>
      </w:tr>
      <w:tr w:rsidR="006F582D" w:rsidRPr="00A45989" w14:paraId="232A2074" w14:textId="77777777" w:rsidTr="00D5531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CCA37AE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ETSI</w:t>
            </w:r>
          </w:p>
          <w:p w14:paraId="04C6FCBC" w14:textId="3897C630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D96EA9" w:rsidRPr="005B0B2B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We agreed to coordinate </w:t>
            </w:r>
            <w:r w:rsidR="00D96EA9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formally with ETSI </w:t>
            </w:r>
            <w:r w:rsidR="00D96EA9" w:rsidRPr="005B0B2B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through Antony Brand</w:t>
            </w:r>
          </w:p>
        </w:tc>
        <w:tc>
          <w:tcPr>
            <w:tcW w:w="1761" w:type="dxa"/>
            <w:hideMark/>
          </w:tcPr>
          <w:p w14:paraId="60DA68B3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Secretariat</w:t>
            </w:r>
          </w:p>
        </w:tc>
        <w:tc>
          <w:tcPr>
            <w:tcW w:w="3827" w:type="dxa"/>
          </w:tcPr>
          <w:p w14:paraId="5CEA6C4B" w14:textId="47A1F9CD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David Boswarthick</w:t>
            </w:r>
            <w:r w:rsidR="00554D94" w:rsidRPr="00D55312">
              <w:rPr>
                <w:rFonts w:asciiTheme="minorHAnsi" w:eastAsia="Microsoft YaHei" w:hAnsiTheme="minorHAnsi" w:cstheme="minorHAnsi"/>
                <w:sz w:val="16"/>
                <w:szCs w:val="16"/>
              </w:rPr>
              <w:t xml:space="preserve">, 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</w:rPr>
              <w:t>Director New Technologies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David.Boswarthick@etsi.org</w:t>
              </w:r>
            </w:hyperlink>
          </w:p>
        </w:tc>
        <w:tc>
          <w:tcPr>
            <w:tcW w:w="3261" w:type="dxa"/>
          </w:tcPr>
          <w:p w14:paraId="5ED8D8D1" w14:textId="1E696E6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Luis Rome</w:t>
            </w:r>
            <w:r w:rsidR="00554D94" w:rsidRPr="00D55312">
              <w:rPr>
                <w:rFonts w:asciiTheme="minorHAnsi" w:hAnsiTheme="minorHAnsi" w:cstheme="minorHAnsi"/>
                <w:sz w:val="16"/>
                <w:szCs w:val="16"/>
              </w:rPr>
              <w:t>r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o, General of ETSI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2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luis.romero@etsi.org</w:t>
              </w:r>
            </w:hyperlink>
          </w:p>
          <w:p w14:paraId="41DE1607" w14:textId="2CEC040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Adrian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Scrase</w:t>
            </w:r>
            <w:proofErr w:type="spellEnd"/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eastAsia="zh-CN"/>
              </w:rPr>
              <w:t>CT</w:t>
            </w:r>
            <w:r w:rsidR="00253319" w:rsidRPr="00D55312">
              <w:rPr>
                <w:rFonts w:asciiTheme="minorHAnsi" w:eastAsia="Microsoft YaHei" w:hAnsiTheme="minorHAnsi" w:cstheme="minorHAnsi"/>
                <w:sz w:val="16"/>
                <w:szCs w:val="16"/>
                <w:lang w:eastAsia="zh-CN"/>
              </w:rPr>
              <w:t>O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3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Adrian.Scrase@etsi.org</w:t>
              </w:r>
            </w:hyperlink>
          </w:p>
          <w:p w14:paraId="1623FC49" w14:textId="3CA439DD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Anthony Brand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eastAsia="zh-CN"/>
              </w:rPr>
              <w:t>Director SDC and BOARD Secretary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4" w:history="1">
              <w:r w:rsidR="006E61E0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Anthony.Brand@etsi.org</w:t>
              </w:r>
            </w:hyperlink>
          </w:p>
          <w:p w14:paraId="28496811" w14:textId="3271712D" w:rsidR="006F582D" w:rsidRPr="00D55312" w:rsidRDefault="006E61E0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hyperlink r:id="rId15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</w:rPr>
                <w:t>ISGsupport@etsi.org</w:t>
              </w:r>
            </w:hyperlink>
          </w:p>
        </w:tc>
      </w:tr>
      <w:tr w:rsidR="006F582D" w:rsidRPr="00A45989" w14:paraId="7199F414" w14:textId="77777777" w:rsidTr="00D55312">
        <w:trPr>
          <w:trHeight w:val="9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7EB86514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GSMA</w:t>
            </w:r>
          </w:p>
        </w:tc>
        <w:tc>
          <w:tcPr>
            <w:tcW w:w="1761" w:type="dxa"/>
            <w:hideMark/>
          </w:tcPr>
          <w:p w14:paraId="030AA3C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Telco Operating Platform</w:t>
            </w:r>
          </w:p>
          <w:p w14:paraId="4A3AF345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AI in network</w:t>
            </w:r>
          </w:p>
        </w:tc>
        <w:tc>
          <w:tcPr>
            <w:tcW w:w="3827" w:type="dxa"/>
            <w:hideMark/>
          </w:tcPr>
          <w:p w14:paraId="52938B50" w14:textId="68B9F968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Henry Calvert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</w:rPr>
              <w:t>, Head of Network 2020.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6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HCalvert@gsma.com</w:t>
              </w:r>
            </w:hyperlink>
          </w:p>
          <w:p w14:paraId="16B2DA04" w14:textId="381C4B05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Liuhong</w:t>
            </w:r>
            <w:proofErr w:type="spellEnd"/>
            <w:r w:rsidR="00970BB9" w:rsidRPr="00D55312">
              <w:rPr>
                <w:rFonts w:asciiTheme="minorHAnsi" w:hAnsiTheme="minorHAnsi" w:cstheme="minorHAnsi"/>
                <w:sz w:val="16"/>
                <w:szCs w:val="16"/>
              </w:rPr>
              <w:t>, Head of Technology,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7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hliu@gsma.com</w:t>
              </w:r>
            </w:hyperlink>
          </w:p>
          <w:p w14:paraId="01546677" w14:textId="331DBB9A" w:rsidR="007627D6" w:rsidRPr="00D55312" w:rsidRDefault="007627D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  <w:hideMark/>
          </w:tcPr>
          <w:p w14:paraId="47DCB933" w14:textId="1E4DEDD2" w:rsidR="00970BB9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Carlos Gavilanes</w:t>
            </w:r>
          </w:p>
          <w:p w14:paraId="1278A882" w14:textId="79B9C2A6" w:rsidR="00970BB9" w:rsidRPr="00D55312" w:rsidRDefault="005840F4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</w:pPr>
            <w:hyperlink r:id="rId18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CGavilanes@gsma.com</w:t>
              </w:r>
            </w:hyperlink>
          </w:p>
          <w:p w14:paraId="1DEB9403" w14:textId="7EA66D12" w:rsidR="007627D6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Michele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Zarri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, Technical Director at GSMA</w:t>
            </w:r>
            <w:r w:rsidR="006F582D" w:rsidRPr="00D5531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9" w:history="1">
              <w:r w:rsidR="00A4598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Zarri@gsma.com</w:t>
              </w:r>
            </w:hyperlink>
          </w:p>
        </w:tc>
      </w:tr>
      <w:tr w:rsidR="006D48B8" w:rsidRPr="00A45989" w14:paraId="7684FAF8" w14:textId="77777777" w:rsidTr="00E55C1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75A3B326" w14:textId="7C3D372F" w:rsidR="006D48B8" w:rsidRPr="00D55312" w:rsidRDefault="006D48B8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E55C1B">
              <w:rPr>
                <w:rFonts w:asciiTheme="minorHAnsi" w:hAnsiTheme="minorHAnsi" w:cstheme="minorHAnsi"/>
                <w:sz w:val="16"/>
                <w:szCs w:val="16"/>
              </w:rPr>
              <w:t>LFN</w:t>
            </w:r>
          </w:p>
        </w:tc>
        <w:tc>
          <w:tcPr>
            <w:tcW w:w="1761" w:type="dxa"/>
          </w:tcPr>
          <w:p w14:paraId="241CA47B" w14:textId="1FB1D0AE" w:rsidR="006D48B8" w:rsidRPr="00E55C1B" w:rsidRDefault="006D48B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55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ONAP</w:t>
            </w:r>
          </w:p>
        </w:tc>
        <w:tc>
          <w:tcPr>
            <w:tcW w:w="3827" w:type="dxa"/>
          </w:tcPr>
          <w:p w14:paraId="79DEB6E8" w14:textId="7D6265C2" w:rsidR="006D48B8" w:rsidRPr="00D55312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E55C1B">
              <w:rPr>
                <w:rFonts w:asciiTheme="minorHAnsi" w:hAnsiTheme="minorHAnsi" w:cstheme="minorHAnsi"/>
                <w:sz w:val="16"/>
                <w:szCs w:val="16"/>
              </w:rPr>
              <w:t xml:space="preserve">ONAP NM Liaison Coordinator </w:t>
            </w:r>
            <w:bookmarkStart w:id="4" w:name="_Hlk64404392"/>
            <w:r w:rsidRPr="00E55C1B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E55C1B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instrText xml:space="preserve"> HYPERLINK "mailto:magnus.buhrgard@ericsson.com" </w:instrText>
            </w:r>
            <w:r w:rsidRPr="00E55C1B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E55C1B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t>magnus.buhrgard@ericsson.com</w:t>
            </w:r>
            <w:r w:rsidRPr="00E55C1B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bookmarkEnd w:id="4"/>
          </w:p>
        </w:tc>
        <w:tc>
          <w:tcPr>
            <w:tcW w:w="3261" w:type="dxa"/>
          </w:tcPr>
          <w:p w14:paraId="701BD345" w14:textId="77777777" w:rsidR="006D48B8" w:rsidRPr="00D55312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6F582D" w:rsidRPr="00B40664" w14:paraId="1D97C4D6" w14:textId="77777777" w:rsidTr="00D55312">
        <w:trPr>
          <w:trHeight w:val="7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3E537537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NGMN</w:t>
            </w:r>
          </w:p>
        </w:tc>
        <w:tc>
          <w:tcPr>
            <w:tcW w:w="1761" w:type="dxa"/>
          </w:tcPr>
          <w:p w14:paraId="22C48FAE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27" w:type="dxa"/>
            <w:hideMark/>
          </w:tcPr>
          <w:p w14:paraId="69C8D1BD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Klaus Moschner </w:t>
            </w:r>
          </w:p>
          <w:p w14:paraId="2C280604" w14:textId="5FBD4C20" w:rsidR="00A84006" w:rsidRPr="00D55312" w:rsidRDefault="005840F4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0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klaus.moschner@ngmn.org</w:t>
              </w:r>
            </w:hyperlink>
          </w:p>
          <w:p w14:paraId="14FA5B8F" w14:textId="77777777" w:rsidR="006F582D" w:rsidRPr="00E55C1B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fr-CA"/>
              </w:rPr>
            </w:pPr>
            <w:proofErr w:type="spellStart"/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Feifei</w:t>
            </w:r>
            <w:proofErr w:type="spellEnd"/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 Lou </w:t>
            </w:r>
            <w:hyperlink r:id="rId21" w:history="1"/>
          </w:p>
          <w:p w14:paraId="56200EF7" w14:textId="51B35136" w:rsidR="00A45989" w:rsidRPr="00E55C1B" w:rsidRDefault="005840F4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hyperlink r:id="rId22" w:history="1">
              <w:r w:rsidR="00A84006" w:rsidRPr="00E55C1B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feifei.lou@ngmn.org</w:t>
              </w:r>
            </w:hyperlink>
          </w:p>
        </w:tc>
        <w:tc>
          <w:tcPr>
            <w:tcW w:w="3261" w:type="dxa"/>
          </w:tcPr>
          <w:p w14:paraId="26EAED21" w14:textId="77777777" w:rsidR="006F582D" w:rsidRPr="00E55C1B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</w:p>
        </w:tc>
      </w:tr>
      <w:tr w:rsidR="006F582D" w:rsidRPr="00A45989" w14:paraId="51DDF0A1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626701E8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3GPP</w:t>
            </w:r>
          </w:p>
        </w:tc>
        <w:tc>
          <w:tcPr>
            <w:tcW w:w="1761" w:type="dxa"/>
            <w:hideMark/>
          </w:tcPr>
          <w:p w14:paraId="24C11C0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SA5 WG5 </w:t>
            </w:r>
          </w:p>
        </w:tc>
        <w:tc>
          <w:tcPr>
            <w:tcW w:w="3827" w:type="dxa"/>
            <w:hideMark/>
          </w:tcPr>
          <w:p w14:paraId="31EF5AB5" w14:textId="134E7051" w:rsidR="006F582D" w:rsidRPr="00D55312" w:rsidRDefault="005840F4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3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TOVINGER, Thomas</w:t>
              </w:r>
            </w:hyperlink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</w:rPr>
              <w:t>, Chair,</w:t>
            </w:r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</w:rPr>
              <w:br/>
            </w:r>
            <w:hyperlink r:id="rId24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thomas.tovinger@ericsson.com</w:t>
              </w:r>
            </w:hyperlink>
          </w:p>
          <w:p w14:paraId="1F5C8D29" w14:textId="155D28B5" w:rsidR="00A84006" w:rsidRPr="00D55312" w:rsidRDefault="00A8400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</w:rPr>
            </w:pPr>
          </w:p>
        </w:tc>
        <w:tc>
          <w:tcPr>
            <w:tcW w:w="3261" w:type="dxa"/>
            <w:hideMark/>
          </w:tcPr>
          <w:p w14:paraId="3CA03137" w14:textId="673F6041" w:rsidR="006F582D" w:rsidRPr="00E55C1B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-</w:t>
            </w: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Lan Zou, </w:t>
            </w:r>
            <w:r w:rsidR="00A45989"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vice-</w:t>
            </w: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chair, </w:t>
            </w:r>
            <w:hyperlink r:id="rId25" w:history="1">
              <w:r w:rsidRPr="00E55C1B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zoulan@huawei.com</w:t>
              </w:r>
            </w:hyperlink>
          </w:p>
          <w:p w14:paraId="688CE438" w14:textId="191D7C77" w:rsidR="006F582D" w:rsidRPr="00E55C1B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-</w:t>
            </w: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Maryse </w:t>
            </w:r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G</w:t>
            </w: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ardella</w:t>
            </w:r>
            <w:r w:rsidR="00162E30"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, </w:t>
            </w:r>
            <w:proofErr w:type="gramStart"/>
            <w:r w:rsidR="00162E30"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Vice Chair</w:t>
            </w:r>
            <w:proofErr w:type="gramEnd"/>
          </w:p>
          <w:p w14:paraId="2E8B641C" w14:textId="77777777" w:rsidR="006F582D" w:rsidRPr="00E55C1B" w:rsidRDefault="005840F4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fr-CA"/>
              </w:rPr>
            </w:pPr>
            <w:hyperlink r:id="rId26" w:history="1">
              <w:r w:rsidR="006F582D" w:rsidRPr="00E55C1B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maryse.gardella@nokia.com</w:t>
              </w:r>
            </w:hyperlink>
          </w:p>
          <w:p w14:paraId="001C1F00" w14:textId="0A45B014" w:rsidR="00253319" w:rsidRPr="00D55312" w:rsidRDefault="001E20DF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Mirko Cano Soveri</w:t>
            </w:r>
            <w:r w:rsidR="00A84006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zh-CN"/>
              </w:rPr>
              <w:t xml:space="preserve">, 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zh-CN"/>
              </w:rPr>
              <w:t>Sec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r</w:t>
            </w:r>
            <w:r w:rsidR="00A45989">
              <w:rPr>
                <w:rFonts w:asciiTheme="minorHAnsi" w:eastAsia="SimSun" w:hAnsiTheme="minorHAnsi" w:cstheme="minorHAnsi"/>
                <w:color w:val="000000" w:themeColor="text1"/>
                <w:sz w:val="16"/>
                <w:szCs w:val="16"/>
              </w:rPr>
              <w:t>eta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ry </w:t>
            </w:r>
            <w:hyperlink r:id="rId27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Mirko.Cano@etsi.org</w:t>
              </w:r>
            </w:hyperlink>
          </w:p>
        </w:tc>
      </w:tr>
      <w:tr w:rsidR="006F582D" w:rsidRPr="00A45989" w14:paraId="6D5F826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A654215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CCSA</w:t>
            </w:r>
          </w:p>
        </w:tc>
        <w:tc>
          <w:tcPr>
            <w:tcW w:w="1761" w:type="dxa"/>
            <w:hideMark/>
          </w:tcPr>
          <w:p w14:paraId="29A4EF9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TC 7</w:t>
            </w:r>
          </w:p>
        </w:tc>
        <w:tc>
          <w:tcPr>
            <w:tcW w:w="3827" w:type="dxa"/>
          </w:tcPr>
          <w:p w14:paraId="3787D35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Meng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Luoming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, Chair, </w:t>
            </w:r>
            <w:hyperlink r:id="rId28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lmmeng@bupt.edu.cn</w:t>
              </w:r>
            </w:hyperlink>
          </w:p>
          <w:p w14:paraId="70C36A8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</w:tcPr>
          <w:p w14:paraId="13DA802F" w14:textId="70E703FA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Li Wenjing, Chair of WG1, </w:t>
            </w:r>
            <w:hyperlink r:id="rId29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wjli@bupt.edu.cn</w:t>
              </w:r>
            </w:hyperlink>
          </w:p>
          <w:p w14:paraId="407434F6" w14:textId="7D2C863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Zhang Dehua, Chair of WG2,  </w:t>
            </w:r>
            <w:hyperlink r:id="rId30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zhangdehua@caict.ac.cn</w:t>
              </w:r>
            </w:hyperlink>
          </w:p>
          <w:p w14:paraId="0C45D094" w14:textId="62C1586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Liu Yang, Secretary, </w:t>
            </w:r>
            <w:hyperlink r:id="rId3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liuyang@ccsa.org.cn</w:t>
              </w:r>
            </w:hyperlink>
          </w:p>
        </w:tc>
      </w:tr>
      <w:tr w:rsidR="003F5895" w:rsidRPr="00A45989" w14:paraId="33C95957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4E3AB086" w14:textId="6F75A77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IEEE</w:t>
            </w:r>
          </w:p>
        </w:tc>
        <w:tc>
          <w:tcPr>
            <w:tcW w:w="1761" w:type="dxa"/>
          </w:tcPr>
          <w:p w14:paraId="3C92D78D" w14:textId="14288446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Future Networks Init</w:t>
            </w:r>
            <w:r w:rsidR="00DC3D13" w:rsidRPr="00D55312">
              <w:rPr>
                <w:rFonts w:asciiTheme="minorHAnsi" w:hAnsiTheme="minorHAnsi" w:cstheme="minorHAnsi"/>
                <w:sz w:val="16"/>
                <w:szCs w:val="16"/>
              </w:rPr>
              <w:t>iative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14:paraId="58C63A04" w14:textId="36C7C41E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Matthew Borst </w:t>
            </w:r>
            <w:hyperlink r:id="rId3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m.borst@ieee.org</w:t>
              </w:r>
            </w:hyperlink>
          </w:p>
          <w:p w14:paraId="68641203" w14:textId="56175935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</w:tcPr>
          <w:p w14:paraId="6213FC77" w14:textId="0ED4F05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Ranganai Chaparadza </w:t>
            </w:r>
            <w:hyperlink r:id="rId33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</w:rPr>
                <w:t>ran4chap@yahoo.com</w:t>
              </w:r>
            </w:hyperlink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  AN Lead</w:t>
            </w:r>
          </w:p>
        </w:tc>
      </w:tr>
      <w:tr w:rsidR="003F5895" w:rsidRPr="00A45989" w14:paraId="6625807D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7657C9C2" w14:textId="11657CA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IETF</w:t>
            </w:r>
          </w:p>
        </w:tc>
        <w:tc>
          <w:tcPr>
            <w:tcW w:w="1761" w:type="dxa"/>
          </w:tcPr>
          <w:p w14:paraId="20E4217F" w14:textId="0FE66577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bookmarkStart w:id="5" w:name="_Hlk63715423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Working Group on autonomous networking</w:t>
            </w:r>
            <w:bookmarkEnd w:id="5"/>
          </w:p>
        </w:tc>
        <w:tc>
          <w:tcPr>
            <w:tcW w:w="3827" w:type="dxa"/>
          </w:tcPr>
          <w:p w14:paraId="6AE5CF17" w14:textId="68BD6336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Toerless Eckert </w:t>
            </w:r>
            <w:hyperlink r:id="rId34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tte@cs.fau.de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Co Chair </w:t>
            </w:r>
          </w:p>
        </w:tc>
        <w:tc>
          <w:tcPr>
            <w:tcW w:w="3261" w:type="dxa"/>
          </w:tcPr>
          <w:p w14:paraId="0D4689EA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3F5895" w:rsidRPr="00A45989" w14:paraId="49CD22D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18A6A711" w14:textId="470B0F9A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ITU-T</w:t>
            </w:r>
          </w:p>
        </w:tc>
        <w:tc>
          <w:tcPr>
            <w:tcW w:w="1761" w:type="dxa"/>
          </w:tcPr>
          <w:p w14:paraId="4C63FA29" w14:textId="2E68EB1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Focus group</w:t>
            </w:r>
            <w:r w:rsidR="00DA2C5B"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FG-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AN</w:t>
            </w:r>
          </w:p>
        </w:tc>
        <w:tc>
          <w:tcPr>
            <w:tcW w:w="3827" w:type="dxa"/>
          </w:tcPr>
          <w:p w14:paraId="045B4760" w14:textId="77777777" w:rsidR="00BB5101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sz w:val="16"/>
                <w:szCs w:val="16"/>
              </w:rPr>
              <w:t>TSB FG AN Secretariat, ITU &lt;tsbfgan@itu.int&gt;</w:t>
            </w:r>
            <w:r w:rsidRPr="00BB510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3280DF92" w14:textId="2BDACF9B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Wong, Leon </w:t>
            </w:r>
            <w:hyperlink r:id="rId35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leon.wong@rakuten.com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150DB45D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</w:tbl>
    <w:p w14:paraId="169BC6B7" w14:textId="38F8F908" w:rsidR="00A45989" w:rsidRDefault="00E55C1B" w:rsidP="006825F1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 xml:space="preserve">For information </w:t>
      </w:r>
    </w:p>
    <w:tbl>
      <w:tblPr>
        <w:tblStyle w:val="GridTable1Light-Accent1"/>
        <w:tblW w:w="10457" w:type="dxa"/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1742"/>
        <w:gridCol w:w="1742"/>
        <w:gridCol w:w="3764"/>
        <w:gridCol w:w="3209"/>
      </w:tblGrid>
      <w:tr w:rsidR="00E55C1B" w:rsidRPr="00D55312" w14:paraId="501AF55D" w14:textId="77777777" w:rsidTr="00811C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6E7B5524" w14:textId="77777777" w:rsidR="00E55C1B" w:rsidRDefault="00E55C1B" w:rsidP="005B0B2B">
            <w:pPr>
              <w:spacing w:after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</w:t>
            </w:r>
          </w:p>
          <w:p w14:paraId="6F02F646" w14:textId="094924E8" w:rsidR="0091682E" w:rsidRPr="00811C53" w:rsidRDefault="0091682E" w:rsidP="005B0B2B">
            <w:pPr>
              <w:spacing w:after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We agreed to coordinate through Antony Brand</w:t>
            </w:r>
          </w:p>
        </w:tc>
        <w:tc>
          <w:tcPr>
            <w:tcW w:w="1742" w:type="dxa"/>
            <w:hideMark/>
          </w:tcPr>
          <w:p w14:paraId="6B000804" w14:textId="6C5E153E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ISG ENI</w:t>
            </w:r>
          </w:p>
        </w:tc>
        <w:tc>
          <w:tcPr>
            <w:tcW w:w="3764" w:type="dxa"/>
            <w:hideMark/>
          </w:tcPr>
          <w:p w14:paraId="7B408433" w14:textId="77777777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Ray Forbes, Chair</w:t>
            </w: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br/>
            </w:r>
            <w:hyperlink r:id="rId36" w:history="1">
              <w:r w:rsidRPr="00811C53">
                <w:rPr>
                  <w:rStyle w:val="Hyperlink"/>
                  <w:rFonts w:asciiTheme="minorHAnsi" w:hAnsiTheme="minorHAnsi" w:cstheme="minorHAnsi"/>
                  <w:b w:val="0"/>
                  <w:bCs w:val="0"/>
                  <w:sz w:val="16"/>
                  <w:szCs w:val="16"/>
                </w:rPr>
                <w:t>raymond.forbes@huawei.com</w:t>
              </w:r>
            </w:hyperlink>
          </w:p>
          <w:p w14:paraId="751C9761" w14:textId="77777777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3209" w:type="dxa"/>
            <w:hideMark/>
          </w:tcPr>
          <w:p w14:paraId="64E85202" w14:textId="77777777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eastAsiaTheme="minorEastAsia" w:hAnsiTheme="minorHAnsi" w:cstheme="minorHAnsi"/>
                <w:b w:val="0"/>
                <w:bCs w:val="0"/>
                <w:sz w:val="16"/>
                <w:szCs w:val="16"/>
              </w:rPr>
              <w:t>-</w:t>
            </w:r>
            <w:proofErr w:type="spellStart"/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Haining</w:t>
            </w:r>
            <w:proofErr w:type="spellEnd"/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 Wang (Vice-Chair) </w:t>
            </w:r>
            <w:hyperlink r:id="rId37" w:history="1">
              <w:r w:rsidRPr="00811C53">
                <w:rPr>
                  <w:rStyle w:val="Hyperlink"/>
                  <w:rFonts w:asciiTheme="minorHAnsi" w:hAnsiTheme="minorHAnsi" w:cstheme="minorHAnsi"/>
                  <w:b w:val="0"/>
                  <w:bCs w:val="0"/>
                  <w:sz w:val="16"/>
                  <w:szCs w:val="16"/>
                </w:rPr>
                <w:t>haining.wang@intel.com</w:t>
              </w:r>
            </w:hyperlink>
          </w:p>
          <w:p w14:paraId="3F9EF49D" w14:textId="77777777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eastAsiaTheme="minorEastAsia" w:hAnsiTheme="minorHAnsi" w:cstheme="minorHAnsi"/>
                <w:b w:val="0"/>
                <w:bCs w:val="0"/>
                <w:sz w:val="16"/>
                <w:szCs w:val="16"/>
              </w:rPr>
              <w:t>-</w:t>
            </w: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Luca Pesando (Vice-Chair) </w:t>
            </w:r>
            <w:hyperlink r:id="rId38" w:history="1">
              <w:r w:rsidRPr="00811C53">
                <w:rPr>
                  <w:rStyle w:val="Hyperlink"/>
                  <w:rFonts w:asciiTheme="minorHAnsi" w:hAnsiTheme="minorHAnsi" w:cstheme="minorHAnsi"/>
                  <w:b w:val="0"/>
                  <w:bCs w:val="0"/>
                  <w:sz w:val="16"/>
                  <w:szCs w:val="16"/>
                </w:rPr>
                <w:t>luca.pesando@telecomitalia.it</w:t>
              </w:r>
            </w:hyperlink>
          </w:p>
        </w:tc>
      </w:tr>
      <w:tr w:rsidR="00E55C1B" w:rsidRPr="00D55312" w14:paraId="0383DEC0" w14:textId="77777777" w:rsidTr="00811C53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50B9D85B" w14:textId="77777777" w:rsidR="00E55C1B" w:rsidRDefault="00E55C1B" w:rsidP="005B0B2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</w:tcPr>
          <w:p w14:paraId="3543D1D1" w14:textId="5FAED1F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ISG PDL</w:t>
            </w:r>
          </w:p>
        </w:tc>
        <w:tc>
          <w:tcPr>
            <w:tcW w:w="3764" w:type="dxa"/>
          </w:tcPr>
          <w:p w14:paraId="05D52163" w14:textId="77777777" w:rsidR="00E55C1B" w:rsidRPr="00E55C1B" w:rsidRDefault="00E55C1B" w:rsidP="005B0B2B">
            <w:pPr>
              <w:pStyle w:val="NormalWeb"/>
              <w:shd w:val="clear" w:color="auto" w:fill="FFFFFF"/>
              <w:spacing w:before="0" w:beforeAutospacing="0" w:after="24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55C1B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Diego Lopez</w:t>
            </w: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br/>
            </w:r>
            <w:hyperlink r:id="rId39" w:history="1">
              <w:r w:rsidRPr="00E55C1B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eastAsia="en-US"/>
                </w:rPr>
                <w:t>diego.r.lopez@telefonica.com</w:t>
              </w:r>
            </w:hyperlink>
          </w:p>
          <w:p w14:paraId="5C6E7A00" w14:textId="77777777" w:rsidR="00E55C1B" w:rsidRPr="00E55C1B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lang w:val="en-GB"/>
              </w:rPr>
            </w:pPr>
          </w:p>
        </w:tc>
        <w:tc>
          <w:tcPr>
            <w:tcW w:w="3209" w:type="dxa"/>
          </w:tcPr>
          <w:p w14:paraId="154B4432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E55C1B" w:rsidRPr="00D55312" w14:paraId="1E1A5C55" w14:textId="77777777" w:rsidTr="00811C53">
        <w:trPr>
          <w:trHeight w:val="10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21CC7F64" w14:textId="77777777" w:rsidR="00E55C1B" w:rsidRPr="00D55312" w:rsidRDefault="00E55C1B" w:rsidP="005B0B2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  <w:hideMark/>
          </w:tcPr>
          <w:p w14:paraId="75052225" w14:textId="04ADFCEB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ZSM</w:t>
            </w:r>
          </w:p>
        </w:tc>
        <w:tc>
          <w:tcPr>
            <w:tcW w:w="3764" w:type="dxa"/>
            <w:hideMark/>
          </w:tcPr>
          <w:p w14:paraId="60FBE0B2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Klaus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Martin</w:t>
            </w: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y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40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klaus.martiny@telekom.de</w:t>
              </w:r>
            </w:hyperlink>
          </w:p>
        </w:tc>
        <w:tc>
          <w:tcPr>
            <w:tcW w:w="3209" w:type="dxa"/>
          </w:tcPr>
          <w:p w14:paraId="39E80539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Christian Touch (Vice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Chair) </w:t>
            </w:r>
            <w:hyperlink r:id="rId4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christian.toche@huawei.com</w:t>
              </w:r>
            </w:hyperlink>
          </w:p>
          <w:p w14:paraId="151D3F84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Nurit Sprecher (Vice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Chair) </w:t>
            </w:r>
            <w:hyperlink r:id="rId4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nurit.sprecher@nokia.com</w:t>
              </w:r>
            </w:hyperlink>
          </w:p>
        </w:tc>
      </w:tr>
      <w:tr w:rsidR="00E55C1B" w:rsidRPr="00D55312" w14:paraId="3FBA6623" w14:textId="77777777" w:rsidTr="00811C53">
        <w:trPr>
          <w:trHeight w:val="1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575E39CA" w14:textId="77777777" w:rsidR="00E55C1B" w:rsidRPr="00D55312" w:rsidRDefault="00E55C1B" w:rsidP="005B0B2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  <w:hideMark/>
          </w:tcPr>
          <w:p w14:paraId="7454F740" w14:textId="7EEB9A9B" w:rsidR="00E55C1B" w:rsidRPr="00D55312" w:rsidRDefault="0091682E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ISG </w:t>
            </w:r>
            <w:r w:rsidR="00E55C1B" w:rsidRPr="00D55312">
              <w:rPr>
                <w:rFonts w:asciiTheme="minorHAnsi" w:hAnsiTheme="minorHAnsi" w:cstheme="minorHAnsi"/>
                <w:sz w:val="16"/>
                <w:szCs w:val="16"/>
              </w:rPr>
              <w:t>F5G</w:t>
            </w:r>
          </w:p>
        </w:tc>
        <w:tc>
          <w:tcPr>
            <w:tcW w:w="3764" w:type="dxa"/>
            <w:hideMark/>
          </w:tcPr>
          <w:p w14:paraId="7A9E524D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Luca Pesando,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43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luca.pesando@telecomitalia.it</w:t>
              </w:r>
            </w:hyperlink>
          </w:p>
          <w:p w14:paraId="26C83E26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09" w:type="dxa"/>
          </w:tcPr>
          <w:p w14:paraId="6B04FA1D" w14:textId="77777777" w:rsidR="00E55C1B" w:rsidRPr="00E55C1B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</w:pPr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 xml:space="preserve">-Wei Lin, Liaison </w:t>
            </w:r>
            <w:proofErr w:type="spellStart"/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officer</w:t>
            </w:r>
            <w:proofErr w:type="spellEnd"/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 xml:space="preserve"> </w:t>
            </w:r>
            <w:hyperlink r:id="rId44" w:history="1">
              <w:r w:rsidRPr="00E55C1B">
                <w:rPr>
                  <w:rFonts w:asciiTheme="minorHAnsi" w:eastAsiaTheme="minorEastAsia" w:hAnsiTheme="minorHAnsi" w:cstheme="minorHAnsi"/>
                  <w:sz w:val="16"/>
                  <w:szCs w:val="16"/>
                  <w:lang w:val="fr-CA"/>
                </w:rPr>
                <w:t>wei.linwei@huawei.com</w:t>
              </w:r>
            </w:hyperlink>
          </w:p>
          <w:p w14:paraId="38FC2139" w14:textId="77777777" w:rsidR="00E55C1B" w:rsidRPr="00D55312" w:rsidRDefault="00E55C1B" w:rsidP="005B0B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-Hakim </w:t>
            </w:r>
            <w:proofErr w:type="spellStart"/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Mkinsi</w:t>
            </w:r>
            <w:proofErr w:type="spellEnd"/>
          </w:p>
          <w:p w14:paraId="3B9356C2" w14:textId="77777777" w:rsidR="00E55C1B" w:rsidRPr="00D55312" w:rsidRDefault="005840F4" w:rsidP="005B0B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hyperlink r:id="rId45" w:history="1">
              <w:r w:rsidR="00E55C1B" w:rsidRPr="00D55312">
                <w:rPr>
                  <w:rFonts w:asciiTheme="minorHAnsi" w:eastAsiaTheme="minorEastAsia" w:hAnsiTheme="minorHAnsi" w:cstheme="minorHAnsi"/>
                  <w:sz w:val="16"/>
                  <w:szCs w:val="16"/>
                </w:rPr>
                <w:t>Hakim.Mkinsi@etsi.org</w:t>
              </w:r>
            </w:hyperlink>
          </w:p>
          <w:p w14:paraId="1E741C28" w14:textId="77777777" w:rsidR="00E55C1B" w:rsidRPr="00D55312" w:rsidRDefault="00E55C1B" w:rsidP="005B0B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-Christine </w:t>
            </w:r>
            <w:proofErr w:type="spellStart"/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Mera</w:t>
            </w:r>
            <w:proofErr w:type="spellEnd"/>
          </w:p>
          <w:p w14:paraId="6768EF8A" w14:textId="77777777" w:rsidR="00E55C1B" w:rsidRPr="00D55312" w:rsidRDefault="005840F4" w:rsidP="005B0B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hyperlink r:id="rId46" w:history="1">
              <w:r w:rsidR="00E55C1B" w:rsidRPr="00D55312">
                <w:rPr>
                  <w:rFonts w:asciiTheme="minorHAnsi" w:eastAsiaTheme="minorEastAsia" w:hAnsiTheme="minorHAnsi" w:cstheme="minorHAnsi"/>
                  <w:sz w:val="16"/>
                  <w:szCs w:val="16"/>
                </w:rPr>
                <w:t>christine.mera@etsi.org</w:t>
              </w:r>
            </w:hyperlink>
          </w:p>
        </w:tc>
      </w:tr>
      <w:tr w:rsidR="00E55C1B" w:rsidRPr="00D55312" w14:paraId="6CE50F16" w14:textId="77777777" w:rsidTr="00811C53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2656F966" w14:textId="77777777" w:rsidR="00E55C1B" w:rsidRPr="00D55312" w:rsidRDefault="00E55C1B" w:rsidP="00E55C1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</w:tcPr>
          <w:p w14:paraId="71AA75F3" w14:textId="43B6CC01" w:rsidR="00E55C1B" w:rsidRPr="00811C53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sz w:val="16"/>
                <w:szCs w:val="16"/>
              </w:rPr>
              <w:t>MEC</w:t>
            </w:r>
          </w:p>
        </w:tc>
        <w:tc>
          <w:tcPr>
            <w:tcW w:w="3764" w:type="dxa"/>
          </w:tcPr>
          <w:p w14:paraId="56BD12FC" w14:textId="77777777" w:rsidR="00E55C1B" w:rsidRPr="00811C53" w:rsidRDefault="00E55C1B" w:rsidP="00E55C1B">
            <w:pPr>
              <w:pStyle w:val="NormalWeb"/>
              <w:shd w:val="clear" w:color="auto" w:fill="FFFFFF"/>
              <w:spacing w:before="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 w:eastAsia="en-US"/>
              </w:rPr>
            </w:pPr>
            <w:r w:rsidRPr="00811C53">
              <w:rPr>
                <w:rFonts w:asciiTheme="minorHAnsi" w:hAnsiTheme="minorHAnsi" w:cstheme="minorHAnsi"/>
                <w:sz w:val="16"/>
                <w:szCs w:val="16"/>
                <w:lang w:val="fr-CA" w:eastAsia="en-US"/>
              </w:rPr>
              <w:t xml:space="preserve">Dario </w:t>
            </w:r>
            <w:proofErr w:type="spellStart"/>
            <w:r w:rsidRPr="00811C53">
              <w:rPr>
                <w:rFonts w:asciiTheme="minorHAnsi" w:hAnsiTheme="minorHAnsi" w:cstheme="minorHAnsi"/>
                <w:sz w:val="16"/>
                <w:szCs w:val="16"/>
                <w:lang w:val="fr-CA" w:eastAsia="en-US"/>
              </w:rPr>
              <w:t>Sabella</w:t>
            </w:r>
            <w:proofErr w:type="spellEnd"/>
            <w:r w:rsidRPr="00811C53">
              <w:rPr>
                <w:rFonts w:asciiTheme="minorHAnsi" w:hAnsiTheme="minorHAnsi" w:cstheme="minorHAnsi"/>
                <w:sz w:val="16"/>
                <w:szCs w:val="16"/>
                <w:lang w:val="fr-CA" w:eastAsia="en-US"/>
              </w:rPr>
              <w:t xml:space="preserve">, </w:t>
            </w:r>
            <w:proofErr w:type="gramStart"/>
            <w:r w:rsidRPr="00811C53">
              <w:rPr>
                <w:rFonts w:asciiTheme="minorHAnsi" w:hAnsiTheme="minorHAnsi" w:cstheme="minorHAnsi"/>
                <w:sz w:val="16"/>
                <w:szCs w:val="16"/>
                <w:lang w:val="fr-CA" w:eastAsia="en-US"/>
              </w:rPr>
              <w:t>Vice Chair</w:t>
            </w:r>
            <w:proofErr w:type="gramEnd"/>
          </w:p>
          <w:p w14:paraId="337BD873" w14:textId="2E8E3879" w:rsidR="00E55C1B" w:rsidRPr="004F2555" w:rsidRDefault="005840F4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47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dario.sabella@intel.com</w:t>
              </w:r>
            </w:hyperlink>
          </w:p>
        </w:tc>
        <w:tc>
          <w:tcPr>
            <w:tcW w:w="3209" w:type="dxa"/>
          </w:tcPr>
          <w:p w14:paraId="312B8048" w14:textId="77777777" w:rsidR="00E55C1B" w:rsidRPr="004F2555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</w:pPr>
          </w:p>
        </w:tc>
      </w:tr>
      <w:tr w:rsidR="00E55C1B" w:rsidRPr="00D55312" w14:paraId="072D747D" w14:textId="77777777" w:rsidTr="00811C53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3F40B653" w14:textId="77777777" w:rsidR="00E55C1B" w:rsidRPr="00D55312" w:rsidRDefault="00E55C1B" w:rsidP="00E55C1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</w:tcPr>
          <w:p w14:paraId="309F7422" w14:textId="75DA90B6" w:rsidR="00E55C1B" w:rsidRPr="004F2555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F2555">
              <w:rPr>
                <w:rFonts w:asciiTheme="minorHAnsi" w:hAnsiTheme="minorHAnsi" w:cstheme="minorHAnsi"/>
                <w:sz w:val="16"/>
                <w:szCs w:val="16"/>
              </w:rPr>
              <w:t>NFV</w:t>
            </w:r>
          </w:p>
        </w:tc>
        <w:tc>
          <w:tcPr>
            <w:tcW w:w="3764" w:type="dxa"/>
          </w:tcPr>
          <w:p w14:paraId="7036F7FE" w14:textId="5CEE83E3" w:rsidR="00E55C1B" w:rsidRPr="004F2555" w:rsidRDefault="005840F4" w:rsidP="00E55C1B">
            <w:pPr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hyperlink r:id="rId48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nfvsupport@etsi.org</w:t>
              </w:r>
            </w:hyperlink>
          </w:p>
        </w:tc>
        <w:tc>
          <w:tcPr>
            <w:tcW w:w="3209" w:type="dxa"/>
          </w:tcPr>
          <w:p w14:paraId="4546795A" w14:textId="77777777" w:rsidR="00E55C1B" w:rsidRPr="004F2555" w:rsidRDefault="005840F4" w:rsidP="00E55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hyperlink r:id="rId49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bruno.chatras@orange.com</w:t>
              </w:r>
            </w:hyperlink>
            <w:r w:rsidR="00E55C1B" w:rsidRPr="004F2555">
              <w:rPr>
                <w:sz w:val="16"/>
                <w:szCs w:val="16"/>
              </w:rPr>
              <w:t xml:space="preserve"> </w:t>
            </w:r>
          </w:p>
          <w:p w14:paraId="07D4BB98" w14:textId="3BAA3C06" w:rsidR="00E55C1B" w:rsidRPr="004F2555" w:rsidRDefault="005840F4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</w:pPr>
            <w:hyperlink r:id="rId50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cristina.badulescu@ericsson.com</w:t>
              </w:r>
            </w:hyperlink>
          </w:p>
        </w:tc>
      </w:tr>
      <w:tr w:rsidR="00E55C1B" w:rsidRPr="00D55312" w14:paraId="55073829" w14:textId="77777777" w:rsidTr="00811C53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3EEA6534" w14:textId="77777777" w:rsidR="00E55C1B" w:rsidRPr="00D55312" w:rsidRDefault="00E55C1B" w:rsidP="00E55C1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</w:tcPr>
          <w:p w14:paraId="413958A7" w14:textId="2B9438C6" w:rsidR="00E55C1B" w:rsidRPr="004F2555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F2555">
              <w:rPr>
                <w:rFonts w:asciiTheme="minorHAnsi" w:hAnsiTheme="minorHAnsi" w:cstheme="minorHAnsi"/>
                <w:sz w:val="16"/>
                <w:szCs w:val="16"/>
              </w:rPr>
              <w:t>OCG</w:t>
            </w:r>
            <w:r w:rsidR="0091682E" w:rsidRPr="004F2555">
              <w:rPr>
                <w:rFonts w:asciiTheme="minorHAnsi" w:hAnsiTheme="minorHAnsi" w:cstheme="minorHAnsi"/>
                <w:sz w:val="16"/>
                <w:szCs w:val="16"/>
              </w:rPr>
              <w:t xml:space="preserve"> AN</w:t>
            </w:r>
          </w:p>
        </w:tc>
        <w:tc>
          <w:tcPr>
            <w:tcW w:w="3764" w:type="dxa"/>
          </w:tcPr>
          <w:p w14:paraId="500AD390" w14:textId="2213D87B" w:rsidR="00E55C1B" w:rsidRPr="004F2555" w:rsidRDefault="005840F4" w:rsidP="00E55C1B">
            <w:pPr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1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nick.sampson@orange.com</w:t>
              </w:r>
            </w:hyperlink>
          </w:p>
        </w:tc>
        <w:tc>
          <w:tcPr>
            <w:tcW w:w="3209" w:type="dxa"/>
          </w:tcPr>
          <w:p w14:paraId="4A630D6F" w14:textId="77777777" w:rsidR="00E55C1B" w:rsidRPr="004F2555" w:rsidRDefault="00E55C1B" w:rsidP="00E55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55C1B" w:rsidRPr="00D55312" w14:paraId="1D4E2402" w14:textId="77777777" w:rsidTr="00811C53">
        <w:trPr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04A8EED2" w14:textId="77777777" w:rsidR="00E55C1B" w:rsidRPr="00D55312" w:rsidRDefault="00E55C1B" w:rsidP="00E55C1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</w:tcPr>
          <w:p w14:paraId="5FDE9BB2" w14:textId="59C816D3" w:rsidR="00E55C1B" w:rsidRPr="004F2555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F2555">
              <w:rPr>
                <w:rFonts w:asciiTheme="minorHAnsi" w:eastAsiaTheme="minorHAnsi" w:hAnsiTheme="minorHAnsi" w:cstheme="minorHAnsi"/>
                <w:sz w:val="16"/>
                <w:szCs w:val="16"/>
              </w:rPr>
              <w:t>TC INT /AFI</w:t>
            </w:r>
            <w:r w:rsidRPr="004F2555">
              <w:rPr>
                <w:color w:val="1F497D"/>
              </w:rPr>
              <w:t> </w:t>
            </w:r>
          </w:p>
        </w:tc>
        <w:tc>
          <w:tcPr>
            <w:tcW w:w="3764" w:type="dxa"/>
          </w:tcPr>
          <w:p w14:paraId="7A07D859" w14:textId="6C207C09" w:rsidR="00E55C1B" w:rsidRPr="004F2555" w:rsidRDefault="005840F4" w:rsidP="00E55C1B">
            <w:pPr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2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giulio.maggiore@TELECOMITALIA.IT</w:t>
              </w:r>
            </w:hyperlink>
          </w:p>
        </w:tc>
        <w:tc>
          <w:tcPr>
            <w:tcW w:w="3209" w:type="dxa"/>
          </w:tcPr>
          <w:p w14:paraId="1A03C2A0" w14:textId="354347E0" w:rsidR="00E55C1B" w:rsidRPr="004F2555" w:rsidRDefault="005840F4" w:rsidP="00E55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3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tayeb.benmeriem@orange.com</w:t>
              </w:r>
            </w:hyperlink>
          </w:p>
        </w:tc>
      </w:tr>
    </w:tbl>
    <w:p w14:paraId="427681BF" w14:textId="77777777" w:rsidR="00E55C1B" w:rsidRDefault="00E55C1B" w:rsidP="006825F1">
      <w:pPr>
        <w:spacing w:after="0"/>
        <w:rPr>
          <w:b/>
          <w:bCs/>
          <w:sz w:val="22"/>
        </w:rPr>
      </w:pPr>
    </w:p>
    <w:p w14:paraId="1859312F" w14:textId="77777777" w:rsidR="00A45989" w:rsidRDefault="00A45989" w:rsidP="006825F1">
      <w:pPr>
        <w:spacing w:after="0"/>
        <w:rPr>
          <w:b/>
          <w:bCs/>
          <w:sz w:val="22"/>
        </w:rPr>
      </w:pPr>
    </w:p>
    <w:p w14:paraId="49FB5EE0" w14:textId="22E7133A" w:rsidR="006F582D" w:rsidRPr="006825F1" w:rsidRDefault="007627D6" w:rsidP="006825F1">
      <w:pPr>
        <w:spacing w:after="0"/>
        <w:rPr>
          <w:b/>
          <w:bCs/>
          <w:sz w:val="22"/>
        </w:rPr>
      </w:pPr>
      <w:r w:rsidRPr="006825F1">
        <w:rPr>
          <w:b/>
          <w:bCs/>
          <w:sz w:val="22"/>
        </w:rPr>
        <w:t>Annex B: TM</w:t>
      </w:r>
      <w:r w:rsidR="000D4E39">
        <w:rPr>
          <w:b/>
          <w:bCs/>
          <w:sz w:val="22"/>
        </w:rPr>
        <w:t xml:space="preserve"> Forum</w:t>
      </w:r>
      <w:r w:rsidRPr="006825F1">
        <w:rPr>
          <w:b/>
          <w:bCs/>
          <w:sz w:val="22"/>
        </w:rPr>
        <w:t xml:space="preserve"> </w:t>
      </w:r>
      <w:r w:rsidR="006825F1" w:rsidRPr="006825F1">
        <w:rPr>
          <w:b/>
          <w:bCs/>
          <w:sz w:val="22"/>
        </w:rPr>
        <w:t>Internal</w:t>
      </w:r>
      <w:r w:rsidRPr="006825F1">
        <w:rPr>
          <w:b/>
          <w:bCs/>
          <w:sz w:val="22"/>
        </w:rPr>
        <w:t xml:space="preserve"> </w:t>
      </w:r>
      <w:r w:rsidR="006825F1">
        <w:rPr>
          <w:b/>
          <w:bCs/>
          <w:sz w:val="20"/>
        </w:rPr>
        <w:t>D</w:t>
      </w:r>
      <w:r w:rsidRPr="006825F1">
        <w:rPr>
          <w:b/>
          <w:bCs/>
          <w:sz w:val="20"/>
        </w:rPr>
        <w:t>istribution</w:t>
      </w:r>
    </w:p>
    <w:p w14:paraId="757BDD0F" w14:textId="77777777" w:rsidR="007627D6" w:rsidRPr="00E463F7" w:rsidRDefault="007627D6" w:rsidP="00690A29">
      <w:pPr>
        <w:ind w:left="567"/>
        <w:rPr>
          <w:sz w:val="20"/>
        </w:rPr>
      </w:pPr>
      <w:r w:rsidRPr="00E463F7">
        <w:rPr>
          <w:sz w:val="20"/>
        </w:rPr>
        <w:t xml:space="preserve">Dong Sun, TM Forum AN Business Architecture Lead, </w:t>
      </w:r>
      <w:hyperlink r:id="rId54" w:history="1">
        <w:r w:rsidRPr="007627D6">
          <w:rPr>
            <w:rStyle w:val="Hyperlink"/>
            <w:bCs/>
            <w:sz w:val="20"/>
          </w:rPr>
          <w:t>dong.sun@futurewei.com</w:t>
        </w:r>
      </w:hyperlink>
    </w:p>
    <w:p w14:paraId="2BDC73AC" w14:textId="3A6A88B7" w:rsidR="007627D6" w:rsidRPr="00E463F7" w:rsidRDefault="007627D6" w:rsidP="00690A29">
      <w:pPr>
        <w:ind w:left="567"/>
        <w:rPr>
          <w:sz w:val="20"/>
        </w:rPr>
      </w:pPr>
      <w:r w:rsidRPr="00E463F7">
        <w:rPr>
          <w:sz w:val="20"/>
        </w:rPr>
        <w:t>Kevin McDonnell, TM Forum AN Technical Architecture</w:t>
      </w:r>
      <w:r w:rsidR="00A45989">
        <w:rPr>
          <w:sz w:val="20"/>
        </w:rPr>
        <w:t xml:space="preserve"> </w:t>
      </w:r>
      <w:proofErr w:type="gramStart"/>
      <w:r w:rsidR="00A45989">
        <w:rPr>
          <w:sz w:val="20"/>
        </w:rPr>
        <w:t>co-</w:t>
      </w:r>
      <w:r w:rsidRPr="00E463F7">
        <w:rPr>
          <w:sz w:val="20"/>
        </w:rPr>
        <w:t>Lead</w:t>
      </w:r>
      <w:proofErr w:type="gramEnd"/>
      <w:r w:rsidRPr="00E463F7">
        <w:rPr>
          <w:sz w:val="20"/>
        </w:rPr>
        <w:t xml:space="preserve"> </w:t>
      </w:r>
      <w:hyperlink r:id="rId55" w:history="1">
        <w:r w:rsidRPr="007627D6">
          <w:rPr>
            <w:rStyle w:val="Hyperlink"/>
            <w:bCs/>
            <w:sz w:val="20"/>
          </w:rPr>
          <w:t>kevin.mcdonnell@huawei.com</w:t>
        </w:r>
      </w:hyperlink>
    </w:p>
    <w:p w14:paraId="434E64A0" w14:textId="240B954C" w:rsidR="007627D6" w:rsidRPr="00E463F7" w:rsidRDefault="007627D6" w:rsidP="00690A29">
      <w:pPr>
        <w:ind w:left="567"/>
        <w:rPr>
          <w:sz w:val="20"/>
        </w:rPr>
      </w:pPr>
      <w:r w:rsidRPr="00E463F7">
        <w:rPr>
          <w:sz w:val="20"/>
        </w:rPr>
        <w:t xml:space="preserve">Yuval Stein, TM </w:t>
      </w:r>
      <w:r w:rsidR="00A84006" w:rsidRPr="00E463F7">
        <w:rPr>
          <w:sz w:val="20"/>
        </w:rPr>
        <w:t>Forum AN</w:t>
      </w:r>
      <w:r w:rsidRPr="00E463F7">
        <w:rPr>
          <w:sz w:val="20"/>
        </w:rPr>
        <w:t xml:space="preserve"> Technical Architecture </w:t>
      </w:r>
      <w:proofErr w:type="gramStart"/>
      <w:r w:rsidR="00A45989">
        <w:rPr>
          <w:sz w:val="20"/>
        </w:rPr>
        <w:t>co-Lead</w:t>
      </w:r>
      <w:proofErr w:type="gramEnd"/>
      <w:r w:rsidR="00A84006" w:rsidRPr="00E463F7">
        <w:rPr>
          <w:sz w:val="20"/>
        </w:rPr>
        <w:t>,</w:t>
      </w:r>
      <w:r w:rsidRPr="00E463F7">
        <w:rPr>
          <w:sz w:val="20"/>
        </w:rPr>
        <w:t xml:space="preserve"> </w:t>
      </w:r>
      <w:hyperlink r:id="rId56" w:history="1">
        <w:r w:rsidRPr="007627D6">
          <w:rPr>
            <w:rStyle w:val="Hyperlink"/>
            <w:bCs/>
            <w:sz w:val="20"/>
          </w:rPr>
          <w:t>Yuval.Stein@teoco.com</w:t>
        </w:r>
      </w:hyperlink>
    </w:p>
    <w:p w14:paraId="3177317B" w14:textId="0A0FA760" w:rsidR="007627D6" w:rsidRPr="00E463F7" w:rsidRDefault="007627D6" w:rsidP="00690A29">
      <w:pPr>
        <w:ind w:left="567"/>
        <w:rPr>
          <w:sz w:val="20"/>
        </w:rPr>
      </w:pPr>
      <w:r w:rsidRPr="00E463F7">
        <w:rPr>
          <w:sz w:val="20"/>
        </w:rPr>
        <w:t>Luigi Licc</w:t>
      </w:r>
      <w:r w:rsidR="00A45989">
        <w:rPr>
          <w:sz w:val="20"/>
        </w:rPr>
        <w:t>i</w:t>
      </w:r>
      <w:r w:rsidRPr="00E463F7">
        <w:rPr>
          <w:sz w:val="20"/>
        </w:rPr>
        <w:t xml:space="preserve">ardi, TM </w:t>
      </w:r>
      <w:r w:rsidR="00A84006" w:rsidRPr="00E463F7">
        <w:rPr>
          <w:sz w:val="20"/>
        </w:rPr>
        <w:t>Forum AN</w:t>
      </w:r>
      <w:r w:rsidRPr="00E463F7">
        <w:rPr>
          <w:sz w:val="20"/>
        </w:rPr>
        <w:t xml:space="preserve"> Project SDO Liaison Lead </w:t>
      </w:r>
      <w:hyperlink r:id="rId57" w:history="1">
        <w:r w:rsidRPr="007627D6">
          <w:rPr>
            <w:rStyle w:val="Hyperlink"/>
            <w:bCs/>
            <w:sz w:val="20"/>
          </w:rPr>
          <w:t>luigi.licciardi@huawei.com</w:t>
        </w:r>
      </w:hyperlink>
    </w:p>
    <w:p w14:paraId="44B20FFA" w14:textId="1594D56F" w:rsidR="007627D6" w:rsidRDefault="007627D6" w:rsidP="00690A29">
      <w:pPr>
        <w:ind w:left="567"/>
        <w:rPr>
          <w:rStyle w:val="Hyperlink"/>
          <w:bCs/>
          <w:sz w:val="20"/>
        </w:rPr>
      </w:pPr>
      <w:r w:rsidRPr="00E463F7">
        <w:rPr>
          <w:sz w:val="20"/>
        </w:rPr>
        <w:t xml:space="preserve">Dave </w:t>
      </w:r>
      <w:r w:rsidR="00A84006" w:rsidRPr="00E463F7">
        <w:rPr>
          <w:sz w:val="20"/>
        </w:rPr>
        <w:t>Milham,</w:t>
      </w:r>
      <w:r w:rsidRPr="00E463F7">
        <w:rPr>
          <w:sz w:val="20"/>
        </w:rPr>
        <w:t xml:space="preserve"> Staff Lead, </w:t>
      </w:r>
      <w:hyperlink r:id="rId58" w:history="1">
        <w:r w:rsidR="00B77E00" w:rsidRPr="00B77E00">
          <w:rPr>
            <w:rStyle w:val="Hyperlink"/>
            <w:bCs/>
            <w:sz w:val="20"/>
          </w:rPr>
          <w:t>dmilham@tmforum.org</w:t>
        </w:r>
      </w:hyperlink>
    </w:p>
    <w:p w14:paraId="4786F333" w14:textId="1F2CBF39" w:rsidR="006F5E34" w:rsidRDefault="006F5E34" w:rsidP="00690A29">
      <w:pPr>
        <w:ind w:left="567"/>
        <w:rPr>
          <w:rStyle w:val="Hyperlink"/>
          <w:bCs/>
          <w:sz w:val="20"/>
        </w:rPr>
      </w:pPr>
    </w:p>
    <w:p w14:paraId="4B6C47ED" w14:textId="77777777" w:rsidR="001B70E4" w:rsidRDefault="001B70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0"/>
        <w:textAlignment w:val="auto"/>
        <w:rPr>
          <w:b/>
          <w:sz w:val="22"/>
        </w:rPr>
      </w:pPr>
      <w:r>
        <w:rPr>
          <w:b/>
          <w:sz w:val="22"/>
        </w:rPr>
        <w:br w:type="page"/>
      </w:r>
    </w:p>
    <w:p w14:paraId="12B0C36E" w14:textId="3F2A0E1D" w:rsidR="006F5E34" w:rsidRPr="006F5E34" w:rsidRDefault="006F5E34" w:rsidP="006F5E34">
      <w:pPr>
        <w:spacing w:after="0"/>
        <w:rPr>
          <w:b/>
          <w:sz w:val="22"/>
        </w:rPr>
      </w:pPr>
      <w:r w:rsidRPr="006F5E34">
        <w:rPr>
          <w:b/>
          <w:sz w:val="22"/>
        </w:rPr>
        <w:lastRenderedPageBreak/>
        <w:t xml:space="preserve">Annex C: </w:t>
      </w:r>
      <w:r w:rsidR="00125F4D" w:rsidRPr="00125F4D">
        <w:rPr>
          <w:b/>
          <w:sz w:val="22"/>
        </w:rPr>
        <w:t xml:space="preserve">Access to AN Multi SDO Workshop Material  </w:t>
      </w:r>
    </w:p>
    <w:p w14:paraId="46FD01FF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Location:</w:t>
      </w:r>
    </w:p>
    <w:p w14:paraId="73426FF2" w14:textId="16C7AE10" w:rsidR="006F5E34" w:rsidRDefault="00A45989" w:rsidP="006F5E34">
      <w:pPr>
        <w:rPr>
          <w:rFonts w:ascii="Arial" w:eastAsia="MS Mincho" w:hAnsi="Arial"/>
          <w:sz w:val="20"/>
          <w:lang w:eastAsia="ja-JP"/>
        </w:rPr>
      </w:pPr>
      <w:r>
        <w:rPr>
          <w:rFonts w:ascii="Arial" w:eastAsia="MS Mincho" w:hAnsi="Arial"/>
          <w:sz w:val="20"/>
          <w:lang w:eastAsia="ja-JP"/>
        </w:rPr>
        <w:t>Presentations from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</w:t>
      </w:r>
      <w:r>
        <w:rPr>
          <w:rFonts w:ascii="Arial" w:eastAsia="MS Mincho" w:hAnsi="Arial"/>
          <w:sz w:val="20"/>
          <w:lang w:eastAsia="ja-JP"/>
        </w:rPr>
        <w:t>the first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workshop on 28</w:t>
      </w:r>
      <w:r w:rsidR="006F5E34" w:rsidRPr="71073679">
        <w:rPr>
          <w:rFonts w:ascii="Arial" w:eastAsia="MS Mincho" w:hAnsi="Arial"/>
          <w:sz w:val="20"/>
          <w:vertAlign w:val="superscript"/>
          <w:lang w:eastAsia="ja-JP"/>
        </w:rPr>
        <w:t>th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September 2020 </w:t>
      </w:r>
      <w:r>
        <w:rPr>
          <w:rFonts w:ascii="Arial" w:eastAsia="MS Mincho" w:hAnsi="Arial"/>
          <w:sz w:val="20"/>
          <w:lang w:eastAsia="ja-JP"/>
        </w:rPr>
        <w:t xml:space="preserve">are available on the shared </w:t>
      </w:r>
      <w:r w:rsidR="006F5E34" w:rsidRPr="71073679">
        <w:rPr>
          <w:rFonts w:ascii="Arial" w:eastAsia="MS Mincho" w:hAnsi="Arial"/>
          <w:sz w:val="20"/>
          <w:lang w:eastAsia="ja-JP"/>
        </w:rPr>
        <w:t>workspace:</w:t>
      </w:r>
    </w:p>
    <w:p w14:paraId="56CD8EB9" w14:textId="77777777" w:rsidR="006F5E34" w:rsidRDefault="006F5E34" w:rsidP="006F5E34">
      <w:pPr>
        <w:rPr>
          <w:rFonts w:ascii="Arial" w:hAnsi="Arial" w:cs="Arial"/>
          <w:sz w:val="20"/>
        </w:rPr>
      </w:pPr>
    </w:p>
    <w:p w14:paraId="26E93A22" w14:textId="77777777" w:rsidR="006F5E34" w:rsidRDefault="006F5E34" w:rsidP="006F5E34">
      <w:pPr>
        <w:rPr>
          <w:rFonts w:ascii="Arial" w:hAnsi="Arial" w:cs="Arial"/>
          <w:sz w:val="20"/>
        </w:rPr>
      </w:pPr>
      <w:bookmarkStart w:id="6" w:name="_Hlk53431693"/>
      <w:r>
        <w:rPr>
          <w:rFonts w:ascii="Arial" w:hAnsi="Arial" w:cs="Arial"/>
          <w:sz w:val="20"/>
        </w:rPr>
        <w:t>AN-SDO Collaboration</w:t>
      </w:r>
    </w:p>
    <w:p w14:paraId="5C67E58B" w14:textId="77777777" w:rsidR="006F5E34" w:rsidRDefault="005840F4" w:rsidP="006F5E34">
      <w:pPr>
        <w:rPr>
          <w:rFonts w:ascii="Arial" w:hAnsi="Arial" w:cs="Arial"/>
          <w:sz w:val="20"/>
        </w:rPr>
      </w:pPr>
      <w:hyperlink r:id="rId59" w:history="1">
        <w:r w:rsidR="006F5E34">
          <w:rPr>
            <w:rStyle w:val="Hyperlink"/>
            <w:rFonts w:ascii="Arial" w:hAnsi="Arial" w:cs="Arial"/>
            <w:sz w:val="20"/>
          </w:rPr>
          <w:t>https://projects.tmforum.org/wiki/display/ASC/</w:t>
        </w:r>
      </w:hyperlink>
    </w:p>
    <w:bookmarkEnd w:id="6"/>
    <w:p w14:paraId="18DDF25F" w14:textId="77777777" w:rsidR="006F5E34" w:rsidRPr="00E55C1B" w:rsidRDefault="006F5E34" w:rsidP="006F5E34">
      <w:pPr>
        <w:rPr>
          <w:rFonts w:ascii="Arial" w:hAnsi="Arial" w:cs="Arial"/>
          <w:sz w:val="20"/>
        </w:rPr>
      </w:pPr>
    </w:p>
    <w:p w14:paraId="15A7D711" w14:textId="056D4ADF" w:rsidR="006F5E34" w:rsidRPr="008D4098" w:rsidRDefault="006F5E34" w:rsidP="006F5E34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  <w:r>
        <w:rPr>
          <w:rFonts w:ascii="Arial" w:eastAsia="MS Mincho" w:hAnsi="Arial"/>
          <w:bCs/>
          <w:iCs/>
          <w:sz w:val="20"/>
          <w:szCs w:val="22"/>
          <w:lang w:eastAsia="ja-JP"/>
        </w:rPr>
        <w:t xml:space="preserve">And subpages </w:t>
      </w:r>
      <w:r w:rsidRPr="00E40368">
        <w:rPr>
          <w:rStyle w:val="Hyperlink"/>
          <w:rFonts w:ascii="Arial" w:hAnsi="Arial" w:cs="Arial"/>
          <w:sz w:val="20"/>
        </w:rPr>
        <w:t>20200928 Multi-SDO Autonomous Network Coordination Workshop</w:t>
      </w:r>
    </w:p>
    <w:p w14:paraId="62F275A0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0A975BC9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Access</w:t>
      </w:r>
      <w:r>
        <w:rPr>
          <w:rFonts w:ascii="Arial" w:eastAsia="MS Mincho" w:hAnsi="Arial"/>
          <w:b/>
          <w:iCs/>
          <w:sz w:val="20"/>
          <w:szCs w:val="22"/>
          <w:lang w:eastAsia="ja-JP"/>
        </w:rPr>
        <w:t>:</w:t>
      </w:r>
    </w:p>
    <w:p w14:paraId="6BA8EDA2" w14:textId="77777777" w:rsidR="006F5E34" w:rsidRPr="008D4098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a TM Forum Member and are already registered, you should be able to reach these pages. </w:t>
      </w:r>
    </w:p>
    <w:p w14:paraId="4AB141DC" w14:textId="09CCC8B6" w:rsidR="006F5E34" w:rsidRPr="00654C63" w:rsidRDefault="006F5E34" w:rsidP="006F5E34">
      <w:pPr>
        <w:rPr>
          <w:rFonts w:ascii="Arial" w:eastAsia="MS Mincho" w:hAnsi="Arial" w:cs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not already registered, you can do so at </w:t>
      </w:r>
      <w:hyperlink r:id="rId60" w:history="1">
        <w:r w:rsidR="00B77E00" w:rsidRPr="00B77E00">
          <w:rPr>
            <w:rStyle w:val="Hyperlink"/>
            <w:rFonts w:ascii="Arial" w:hAnsi="Arial" w:cs="Arial"/>
            <w:sz w:val="20"/>
          </w:rPr>
          <w:t>https://www.tmforum.org/user-registration/</w:t>
        </w:r>
      </w:hyperlink>
    </w:p>
    <w:p w14:paraId="0D385EE1" w14:textId="77777777" w:rsidR="006F5E34" w:rsidRDefault="006F5E34" w:rsidP="006F5E34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469C9BEE" w14:textId="147F6D92" w:rsidR="006F5E34" w:rsidRPr="00EF053E" w:rsidRDefault="006F5E34" w:rsidP="006F5E34">
      <w:pPr>
        <w:rPr>
          <w:rFonts w:ascii="Arial" w:eastAsia="MS Mincho" w:hAnsi="Arial"/>
          <w:b/>
          <w:bCs/>
          <w:i/>
          <w:i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It is not necessary to be a TM Forum Member to register as a user on the </w:t>
      </w:r>
      <w:r w:rsidR="00D25904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TM Forum </w:t>
      </w: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website. </w:t>
      </w:r>
    </w:p>
    <w:p w14:paraId="0116CA2A" w14:textId="77777777" w:rsidR="006F5E34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6256526C" w14:textId="77777777" w:rsidR="006F5E34" w:rsidRPr="00344E99" w:rsidRDefault="006F5E34" w:rsidP="006F5E34">
      <w:pPr>
        <w:rPr>
          <w:rFonts w:ascii="Arial" w:eastAsia="MS Mincho" w:hAnsi="Arial"/>
          <w:b/>
          <w:b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sz w:val="20"/>
          <w:lang w:eastAsia="ja-JP"/>
        </w:rPr>
        <w:t>Notification of User email ID</w:t>
      </w:r>
    </w:p>
    <w:p w14:paraId="24A4D6AC" w14:textId="66A91C15" w:rsidR="006F5E34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>For all interested parties</w:t>
      </w:r>
      <w:r w:rsidR="00A45989">
        <w:rPr>
          <w:rFonts w:ascii="Arial" w:eastAsia="MS Mincho" w:hAnsi="Arial"/>
          <w:sz w:val="20"/>
          <w:lang w:eastAsia="ja-JP"/>
        </w:rPr>
        <w:t>,</w:t>
      </w:r>
      <w:r w:rsidRPr="16995A3E">
        <w:rPr>
          <w:rFonts w:ascii="Arial" w:eastAsia="MS Mincho" w:hAnsi="Arial"/>
          <w:sz w:val="20"/>
          <w:lang w:eastAsia="ja-JP"/>
        </w:rPr>
        <w:t xml:space="preserve"> we need the email id that you used for registration which we will use to</w:t>
      </w:r>
      <w:r w:rsidR="00D25904">
        <w:rPr>
          <w:rFonts w:ascii="Arial" w:eastAsia="MS Mincho" w:hAnsi="Arial"/>
          <w:sz w:val="20"/>
          <w:lang w:eastAsia="ja-JP"/>
        </w:rPr>
        <w:t>:</w:t>
      </w:r>
    </w:p>
    <w:p w14:paraId="62CC56D4" w14:textId="77777777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Set up access to the workspace for non-members.  </w:t>
      </w:r>
    </w:p>
    <w:p w14:paraId="542BF4C2" w14:textId="7AC41E60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Add both members and non-members </w:t>
      </w:r>
      <w:r w:rsidR="00A45989">
        <w:rPr>
          <w:rFonts w:ascii="Arial" w:eastAsia="MS Mincho" w:hAnsi="Arial"/>
          <w:sz w:val="20"/>
          <w:szCs w:val="20"/>
          <w:lang w:eastAsia="ja-JP"/>
        </w:rPr>
        <w:t xml:space="preserve">to </w:t>
      </w:r>
      <w:r w:rsidRPr="16995A3E">
        <w:rPr>
          <w:rFonts w:ascii="Arial" w:eastAsia="MS Mincho" w:hAnsi="Arial"/>
          <w:sz w:val="20"/>
          <w:szCs w:val="20"/>
          <w:lang w:eastAsia="ja-JP"/>
        </w:rPr>
        <w:t>the email distribution list.</w:t>
      </w:r>
    </w:p>
    <w:p w14:paraId="355985FA" w14:textId="023548B4" w:rsidR="006F5E34" w:rsidRPr="00653323" w:rsidRDefault="006F5E34" w:rsidP="006F5E34">
      <w:pPr>
        <w:ind w:left="360"/>
        <w:rPr>
          <w:rFonts w:ascii="Arial" w:eastAsia="Arial" w:hAnsi="Arial" w:cs="Arial"/>
          <w:sz w:val="20"/>
          <w:lang w:eastAsia="ja-JP"/>
        </w:rPr>
      </w:pPr>
      <w:r w:rsidRPr="00653323">
        <w:rPr>
          <w:rFonts w:ascii="Arial" w:eastAsia="Arial" w:hAnsi="Arial" w:cs="Arial"/>
          <w:b/>
          <w:bCs/>
          <w:sz w:val="20"/>
          <w:lang w:eastAsia="ja-JP"/>
        </w:rPr>
        <w:t>EMAIL Discussion list:</w:t>
      </w:r>
      <w:r w:rsidRPr="00653323">
        <w:rPr>
          <w:rFonts w:ascii="Arial" w:eastAsia="Arial" w:hAnsi="Arial" w:cs="Arial"/>
          <w:sz w:val="20"/>
          <w:lang w:eastAsia="ja-JP"/>
        </w:rPr>
        <w:t xml:space="preserve"> </w:t>
      </w:r>
      <w:bookmarkStart w:id="7" w:name="_Hlk53431705"/>
      <w:r w:rsidR="00B77E00">
        <w:rPr>
          <w:rFonts w:ascii="Arial" w:eastAsia="Arial" w:hAnsi="Arial" w:cs="Arial"/>
          <w:sz w:val="20"/>
        </w:rPr>
        <w:fldChar w:fldCharType="begin"/>
      </w:r>
      <w:r w:rsidR="00B77E00">
        <w:rPr>
          <w:rFonts w:ascii="Arial" w:eastAsia="Arial" w:hAnsi="Arial" w:cs="Arial"/>
          <w:sz w:val="20"/>
        </w:rPr>
        <w:instrText xml:space="preserve"> HYPERLINK "mailto:</w:instrText>
      </w:r>
      <w:r w:rsidR="00B77E00" w:rsidRPr="00162E30">
        <w:instrText>AN-SDO@collaboration.tmforum.org</w:instrText>
      </w:r>
      <w:r w:rsidR="00B77E00">
        <w:rPr>
          <w:rFonts w:ascii="Arial" w:eastAsia="Arial" w:hAnsi="Arial" w:cs="Arial"/>
          <w:sz w:val="20"/>
        </w:rPr>
        <w:instrText xml:space="preserve">" </w:instrText>
      </w:r>
      <w:r w:rsidR="00B77E00">
        <w:rPr>
          <w:rFonts w:ascii="Arial" w:eastAsia="Arial" w:hAnsi="Arial" w:cs="Arial"/>
          <w:sz w:val="20"/>
        </w:rPr>
        <w:fldChar w:fldCharType="separate"/>
      </w:r>
      <w:r w:rsidR="00B77E00" w:rsidRPr="0013776F">
        <w:rPr>
          <w:rStyle w:val="Hyperlink"/>
          <w:rFonts w:ascii="Arial" w:eastAsia="Arial" w:hAnsi="Arial" w:cs="Arial"/>
          <w:sz w:val="20"/>
        </w:rPr>
        <w:t>AN-SDO</w:t>
      </w:r>
      <w:r w:rsidR="00B77E00" w:rsidRPr="0013776F">
        <w:rPr>
          <w:rStyle w:val="Hyperlink"/>
          <w:rFonts w:ascii="Arial" w:eastAsia="Arial" w:hAnsi="Arial" w:cs="Arial"/>
          <w:sz w:val="20"/>
          <w:shd w:val="clear" w:color="auto" w:fill="FFFFFF"/>
        </w:rPr>
        <w:t>@collaboration.tmforum.org</w:t>
      </w:r>
      <w:bookmarkEnd w:id="7"/>
      <w:r w:rsidR="00B77E00">
        <w:rPr>
          <w:rFonts w:ascii="Arial" w:eastAsia="Arial" w:hAnsi="Arial" w:cs="Arial"/>
          <w:sz w:val="20"/>
        </w:rPr>
        <w:fldChar w:fldCharType="end"/>
      </w:r>
    </w:p>
    <w:p w14:paraId="5E51B581" w14:textId="77777777" w:rsidR="00B751DC" w:rsidRDefault="00B751D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0"/>
        <w:textAlignment w:val="auto"/>
        <w:rPr>
          <w:b/>
          <w:sz w:val="22"/>
        </w:rPr>
      </w:pPr>
      <w:r>
        <w:rPr>
          <w:b/>
          <w:sz w:val="22"/>
        </w:rPr>
        <w:br w:type="page"/>
      </w:r>
    </w:p>
    <w:p w14:paraId="6EC7790D" w14:textId="5FA959F8" w:rsidR="007627D6" w:rsidRPr="00811C53" w:rsidRDefault="00B751DC" w:rsidP="00811C53">
      <w:pPr>
        <w:spacing w:after="0"/>
        <w:rPr>
          <w:b/>
          <w:sz w:val="22"/>
          <w:lang w:val="en-GB"/>
        </w:rPr>
      </w:pPr>
      <w:r>
        <w:rPr>
          <w:b/>
          <w:sz w:val="22"/>
        </w:rPr>
        <w:lastRenderedPageBreak/>
        <w:t xml:space="preserve"> </w:t>
      </w:r>
      <w:r w:rsidR="001B70E4" w:rsidRPr="00811C53">
        <w:rPr>
          <w:b/>
          <w:sz w:val="22"/>
          <w:lang w:val="en-GB"/>
        </w:rPr>
        <w:t xml:space="preserve">Annex </w:t>
      </w:r>
      <w:r>
        <w:rPr>
          <w:b/>
          <w:sz w:val="22"/>
        </w:rPr>
        <w:t>D:</w:t>
      </w:r>
      <w:r w:rsidR="001B70E4" w:rsidRPr="00811C53">
        <w:rPr>
          <w:b/>
          <w:sz w:val="22"/>
          <w:lang w:val="en-GB"/>
        </w:rPr>
        <w:t xml:space="preserve"> Multi-SDO AN Strategy Meeting</w:t>
      </w:r>
      <w:r>
        <w:rPr>
          <w:b/>
          <w:sz w:val="22"/>
        </w:rPr>
        <w:t xml:space="preserve"> - Draft agenda for feedback</w:t>
      </w:r>
    </w:p>
    <w:p w14:paraId="74942B18" w14:textId="47D9076A" w:rsidR="001B70E4" w:rsidRPr="00811C53" w:rsidRDefault="001B70E4" w:rsidP="001B70E4">
      <w:pPr>
        <w:rPr>
          <w:i/>
          <w:iCs/>
          <w:sz w:val="22"/>
          <w:szCs w:val="22"/>
        </w:rPr>
      </w:pPr>
      <w:r w:rsidRPr="00811C53">
        <w:rPr>
          <w:i/>
          <w:iCs/>
          <w:sz w:val="22"/>
          <w:szCs w:val="22"/>
        </w:rPr>
        <w:t>Agenda propos</w:t>
      </w:r>
      <w:r w:rsidR="00B751DC" w:rsidRPr="00811C53">
        <w:rPr>
          <w:i/>
          <w:iCs/>
          <w:sz w:val="22"/>
          <w:szCs w:val="22"/>
        </w:rPr>
        <w:t>al</w:t>
      </w:r>
      <w:r w:rsidRPr="00811C53">
        <w:rPr>
          <w:i/>
          <w:iCs/>
          <w:sz w:val="22"/>
          <w:szCs w:val="22"/>
        </w:rPr>
        <w:t xml:space="preserve"> for feedback</w:t>
      </w:r>
      <w:r w:rsidR="00B751DC" w:rsidRPr="00811C53">
        <w:rPr>
          <w:i/>
          <w:iCs/>
          <w:sz w:val="22"/>
          <w:szCs w:val="22"/>
        </w:rPr>
        <w:t>:</w:t>
      </w:r>
    </w:p>
    <w:p w14:paraId="73463EA9" w14:textId="77777777" w:rsidR="001B70E4" w:rsidRPr="00E55C1B" w:rsidRDefault="001B70E4" w:rsidP="001B70E4">
      <w:pPr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C</w:t>
      </w:r>
      <w:r w:rsidRPr="00E55C1B">
        <w:rPr>
          <w:sz w:val="22"/>
          <w:szCs w:val="22"/>
        </w:rPr>
        <w:t>reate a</w:t>
      </w:r>
      <w:r>
        <w:rPr>
          <w:sz w:val="22"/>
          <w:szCs w:val="22"/>
        </w:rPr>
        <w:t xml:space="preserve"> common agreement on strategic objectives </w:t>
      </w:r>
      <w:r w:rsidRPr="00E55C1B">
        <w:rPr>
          <w:sz w:val="22"/>
          <w:szCs w:val="22"/>
        </w:rPr>
        <w:t>with results in or before 2022</w:t>
      </w:r>
    </w:p>
    <w:p w14:paraId="68DEDED7" w14:textId="46756D71" w:rsidR="001B70E4" w:rsidRPr="00E55C1B" w:rsidRDefault="001B70E4" w:rsidP="001B70E4">
      <w:pPr>
        <w:numPr>
          <w:ilvl w:val="0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 xml:space="preserve">Candidates for </w:t>
      </w:r>
      <w:r w:rsidR="00542360" w:rsidRPr="00E55C1B">
        <w:rPr>
          <w:sz w:val="22"/>
          <w:szCs w:val="22"/>
        </w:rPr>
        <w:t>inclusi</w:t>
      </w:r>
      <w:r w:rsidR="00542360">
        <w:rPr>
          <w:sz w:val="22"/>
          <w:szCs w:val="22"/>
        </w:rPr>
        <w:t>on</w:t>
      </w:r>
      <w:r w:rsidRPr="00E55C1B">
        <w:rPr>
          <w:sz w:val="22"/>
          <w:szCs w:val="22"/>
        </w:rPr>
        <w:t xml:space="preserve"> in </w:t>
      </w:r>
      <w:r w:rsidR="00542360">
        <w:rPr>
          <w:sz w:val="22"/>
          <w:szCs w:val="22"/>
        </w:rPr>
        <w:t>agreement</w:t>
      </w:r>
      <w:r w:rsidRPr="00E55C1B">
        <w:rPr>
          <w:sz w:val="22"/>
          <w:szCs w:val="22"/>
        </w:rPr>
        <w:t xml:space="preserve"> include: </w:t>
      </w:r>
    </w:p>
    <w:p w14:paraId="4917CB47" w14:textId="783C4B41" w:rsidR="001B70E4" w:rsidRPr="00E55C1B" w:rsidRDefault="001B70E4" w:rsidP="00811C53">
      <w:pPr>
        <w:numPr>
          <w:ilvl w:val="1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 xml:space="preserve"> Joint catalysts / </w:t>
      </w:r>
      <w:proofErr w:type="spellStart"/>
      <w:r w:rsidRPr="00E55C1B">
        <w:rPr>
          <w:sz w:val="22"/>
          <w:szCs w:val="22"/>
        </w:rPr>
        <w:t>PoC</w:t>
      </w:r>
      <w:proofErr w:type="spellEnd"/>
      <w:r w:rsidRPr="00E55C1B">
        <w:rPr>
          <w:sz w:val="22"/>
          <w:szCs w:val="22"/>
        </w:rPr>
        <w:t xml:space="preserve"> </w:t>
      </w:r>
      <w:r w:rsidR="00B751DC">
        <w:rPr>
          <w:sz w:val="22"/>
          <w:szCs w:val="22"/>
        </w:rPr>
        <w:t xml:space="preserve">  </w:t>
      </w:r>
      <w:proofErr w:type="gramStart"/>
      <w:r w:rsidRPr="00E55C1B">
        <w:rPr>
          <w:sz w:val="22"/>
          <w:szCs w:val="22"/>
        </w:rPr>
        <w:t>e.g.</w:t>
      </w:r>
      <w:proofErr w:type="gramEnd"/>
      <w:r w:rsidRPr="00E55C1B">
        <w:rPr>
          <w:sz w:val="22"/>
          <w:szCs w:val="22"/>
        </w:rPr>
        <w:t xml:space="preserve"> Demonstrating AN interoperability between independently developed AN using only common agreement</w:t>
      </w:r>
    </w:p>
    <w:p w14:paraId="30DE2F39" w14:textId="7A6BAC8D" w:rsidR="001B70E4" w:rsidRDefault="001B70E4" w:rsidP="00B751DC">
      <w:pPr>
        <w:numPr>
          <w:ilvl w:val="1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 xml:space="preserve">Use cases for catalysts </w:t>
      </w:r>
    </w:p>
    <w:p w14:paraId="0FC78527" w14:textId="57E07EA4" w:rsidR="00811C53" w:rsidRPr="00E55C1B" w:rsidRDefault="00811C53" w:rsidP="00811C53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Develop Landscape / Roadmap documents</w:t>
      </w:r>
    </w:p>
    <w:p w14:paraId="56C65BAC" w14:textId="77777777" w:rsidR="001B70E4" w:rsidRPr="00E55C1B" w:rsidRDefault="001B70E4" w:rsidP="00811C53">
      <w:pPr>
        <w:numPr>
          <w:ilvl w:val="1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>Interactions and interoperability specifications</w:t>
      </w:r>
    </w:p>
    <w:p w14:paraId="12B7B7A5" w14:textId="77777777" w:rsidR="001B70E4" w:rsidRPr="00E55C1B" w:rsidRDefault="001B70E4" w:rsidP="00811C53">
      <w:pPr>
        <w:numPr>
          <w:ilvl w:val="1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>Testing and verification mechanisms</w:t>
      </w:r>
    </w:p>
    <w:p w14:paraId="77E33525" w14:textId="77777777" w:rsidR="001B70E4" w:rsidRPr="00811C53" w:rsidRDefault="001B70E4" w:rsidP="001B70E4">
      <w:pPr>
        <w:pStyle w:val="NormalWeb"/>
        <w:rPr>
          <w:sz w:val="22"/>
          <w:szCs w:val="22"/>
        </w:rPr>
      </w:pPr>
      <w:r w:rsidRPr="00811C53">
        <w:rPr>
          <w:sz w:val="22"/>
          <w:szCs w:val="22"/>
        </w:rPr>
        <w:t xml:space="preserve">Join Zoom Meeting </w:t>
      </w:r>
      <w:r w:rsidRPr="00811C53">
        <w:rPr>
          <w:sz w:val="22"/>
          <w:szCs w:val="22"/>
        </w:rPr>
        <w:br/>
      </w:r>
      <w:hyperlink r:id="rId61" w:history="1">
        <w:r w:rsidRPr="00811C53">
          <w:rPr>
            <w:rStyle w:val="Hyperlink"/>
            <w:sz w:val="22"/>
            <w:szCs w:val="22"/>
          </w:rPr>
          <w:t>https://us02web.zoom.us/j/87592726066?pwd=cTNHaDVrYzBURWo3UEJUNXdqSXVMZz09</w:t>
        </w:r>
      </w:hyperlink>
      <w:r w:rsidRPr="00811C53">
        <w:rPr>
          <w:sz w:val="22"/>
          <w:szCs w:val="22"/>
        </w:rPr>
        <w:t xml:space="preserve"> </w:t>
      </w:r>
    </w:p>
    <w:p w14:paraId="627ABAE2" w14:textId="77777777" w:rsidR="001B70E4" w:rsidRPr="00811C53" w:rsidRDefault="001B70E4" w:rsidP="001B70E4">
      <w:pPr>
        <w:pStyle w:val="NormalWeb"/>
        <w:rPr>
          <w:sz w:val="20"/>
          <w:szCs w:val="20"/>
        </w:rPr>
      </w:pPr>
      <w:r w:rsidRPr="00811C53">
        <w:rPr>
          <w:sz w:val="20"/>
          <w:szCs w:val="20"/>
        </w:rPr>
        <w:t xml:space="preserve">Meeting ID: 875 9272 6066 </w:t>
      </w:r>
      <w:r w:rsidRPr="00811C53">
        <w:rPr>
          <w:sz w:val="20"/>
          <w:szCs w:val="20"/>
        </w:rPr>
        <w:br/>
        <w:t xml:space="preserve">Passcode: 134215 </w:t>
      </w:r>
      <w:r w:rsidRPr="00811C53">
        <w:rPr>
          <w:sz w:val="20"/>
          <w:szCs w:val="20"/>
        </w:rPr>
        <w:br/>
        <w:t xml:space="preserve">One tap mobile </w:t>
      </w:r>
      <w:r w:rsidRPr="00811C53">
        <w:rPr>
          <w:sz w:val="20"/>
          <w:szCs w:val="20"/>
        </w:rPr>
        <w:br/>
        <w:t>+</w:t>
      </w:r>
      <w:proofErr w:type="gramStart"/>
      <w:r w:rsidRPr="00811C53">
        <w:rPr>
          <w:sz w:val="20"/>
          <w:szCs w:val="20"/>
        </w:rPr>
        <w:t>442039017895,,</w:t>
      </w:r>
      <w:proofErr w:type="gramEnd"/>
      <w:r w:rsidRPr="00811C53">
        <w:rPr>
          <w:sz w:val="20"/>
          <w:szCs w:val="20"/>
        </w:rPr>
        <w:t xml:space="preserve">87592726066# United Kingdom </w:t>
      </w:r>
      <w:r w:rsidRPr="00811C53">
        <w:rPr>
          <w:sz w:val="20"/>
          <w:szCs w:val="20"/>
        </w:rPr>
        <w:br/>
        <w:t xml:space="preserve">+441314601196,,87592726066# United Kingdom </w:t>
      </w:r>
    </w:p>
    <w:p w14:paraId="1960666A" w14:textId="77777777" w:rsidR="001B70E4" w:rsidRPr="00811C53" w:rsidRDefault="001B70E4" w:rsidP="001B70E4">
      <w:pPr>
        <w:pStyle w:val="NormalWeb"/>
        <w:rPr>
          <w:sz w:val="20"/>
          <w:szCs w:val="20"/>
        </w:rPr>
      </w:pPr>
      <w:r w:rsidRPr="00811C53">
        <w:rPr>
          <w:sz w:val="20"/>
          <w:szCs w:val="20"/>
        </w:rPr>
        <w:t xml:space="preserve">Dial by your location </w:t>
      </w:r>
      <w:r w:rsidRPr="00811C53">
        <w:rPr>
          <w:sz w:val="20"/>
          <w:szCs w:val="20"/>
        </w:rPr>
        <w:br/>
        <w:t xml:space="preserve">        +44 203 901 7895 United Kingdom </w:t>
      </w:r>
      <w:r w:rsidRPr="00811C53">
        <w:rPr>
          <w:sz w:val="20"/>
          <w:szCs w:val="20"/>
        </w:rPr>
        <w:br/>
        <w:t xml:space="preserve">        +44 131 460 1196 United Kingdom </w:t>
      </w:r>
      <w:r w:rsidRPr="00811C53">
        <w:rPr>
          <w:sz w:val="20"/>
          <w:szCs w:val="20"/>
        </w:rPr>
        <w:br/>
        <w:t xml:space="preserve">        +44 203 051 2874 United Kingdom </w:t>
      </w:r>
      <w:r w:rsidRPr="00811C53">
        <w:rPr>
          <w:sz w:val="20"/>
          <w:szCs w:val="20"/>
        </w:rPr>
        <w:br/>
        <w:t xml:space="preserve">        +44 203 481 5237 United Kingdom </w:t>
      </w:r>
      <w:r w:rsidRPr="00811C53">
        <w:rPr>
          <w:sz w:val="20"/>
          <w:szCs w:val="20"/>
        </w:rPr>
        <w:br/>
        <w:t xml:space="preserve">        +44 203 481 5240 United Kingdom </w:t>
      </w:r>
      <w:r w:rsidRPr="00811C53">
        <w:rPr>
          <w:sz w:val="20"/>
          <w:szCs w:val="20"/>
        </w:rPr>
        <w:br/>
        <w:t xml:space="preserve">        +1 312 626 6799 US (Chicago) </w:t>
      </w:r>
      <w:r w:rsidRPr="00811C53">
        <w:rPr>
          <w:sz w:val="20"/>
          <w:szCs w:val="20"/>
        </w:rPr>
        <w:br/>
        <w:t xml:space="preserve">        +1 346 248 7799 US (Houston) </w:t>
      </w:r>
      <w:r w:rsidRPr="00811C53">
        <w:rPr>
          <w:sz w:val="20"/>
          <w:szCs w:val="20"/>
        </w:rPr>
        <w:br/>
        <w:t xml:space="preserve">        +1 669 900 6833 US (San Jose) </w:t>
      </w:r>
      <w:r w:rsidRPr="00811C53">
        <w:rPr>
          <w:sz w:val="20"/>
          <w:szCs w:val="20"/>
        </w:rPr>
        <w:br/>
        <w:t xml:space="preserve">        +1 929 436 2866 US (New York) </w:t>
      </w:r>
      <w:r w:rsidRPr="00811C53">
        <w:rPr>
          <w:sz w:val="20"/>
          <w:szCs w:val="20"/>
        </w:rPr>
        <w:br/>
        <w:t xml:space="preserve">        +1 253 215 8782 US (Tacoma) </w:t>
      </w:r>
      <w:r w:rsidRPr="00811C53">
        <w:rPr>
          <w:sz w:val="20"/>
          <w:szCs w:val="20"/>
        </w:rPr>
        <w:br/>
        <w:t xml:space="preserve">        +1 301 715 8592 US (Washington DC) </w:t>
      </w:r>
      <w:r w:rsidRPr="00811C53">
        <w:rPr>
          <w:sz w:val="20"/>
          <w:szCs w:val="20"/>
        </w:rPr>
        <w:br/>
        <w:t xml:space="preserve">Meeting ID: 875 9272 6066 </w:t>
      </w:r>
      <w:r w:rsidRPr="00811C53">
        <w:rPr>
          <w:sz w:val="20"/>
          <w:szCs w:val="20"/>
        </w:rPr>
        <w:br/>
        <w:t xml:space="preserve">Find your local number: </w:t>
      </w:r>
      <w:hyperlink r:id="rId62" w:history="1">
        <w:r w:rsidRPr="00811C53">
          <w:rPr>
            <w:rStyle w:val="Hyperlink"/>
            <w:sz w:val="20"/>
            <w:szCs w:val="20"/>
          </w:rPr>
          <w:t>https://us02web.zoom.us/u/khR0T82HH</w:t>
        </w:r>
      </w:hyperlink>
      <w:r w:rsidRPr="00811C53">
        <w:rPr>
          <w:sz w:val="20"/>
          <w:szCs w:val="20"/>
        </w:rPr>
        <w:t xml:space="preserve"> </w:t>
      </w:r>
    </w:p>
    <w:p w14:paraId="2245C315" w14:textId="3E6ED938" w:rsidR="001B70E4" w:rsidRPr="00811C53" w:rsidRDefault="001B70E4" w:rsidP="001B70E4">
      <w:pPr>
        <w:pStyle w:val="NormalWeb"/>
        <w:rPr>
          <w:sz w:val="20"/>
          <w:szCs w:val="20"/>
        </w:rPr>
      </w:pPr>
      <w:r w:rsidRPr="00811C53">
        <w:rPr>
          <w:sz w:val="20"/>
          <w:szCs w:val="20"/>
        </w:rPr>
        <w:t xml:space="preserve">Join by SIP </w:t>
      </w:r>
      <w:r w:rsidR="00B751DC" w:rsidRPr="00811C53">
        <w:rPr>
          <w:sz w:val="20"/>
          <w:szCs w:val="20"/>
        </w:rPr>
        <w:t xml:space="preserve"> </w:t>
      </w:r>
      <w:hyperlink r:id="rId63" w:history="1">
        <w:r w:rsidRPr="00811C53">
          <w:rPr>
            <w:rStyle w:val="Hyperlink"/>
            <w:sz w:val="20"/>
            <w:szCs w:val="20"/>
          </w:rPr>
          <w:t>87592726066@zoomcrc.com</w:t>
        </w:r>
      </w:hyperlink>
      <w:r w:rsidRPr="00811C53">
        <w:rPr>
          <w:sz w:val="20"/>
          <w:szCs w:val="20"/>
        </w:rPr>
        <w:t xml:space="preserve"> </w:t>
      </w:r>
    </w:p>
    <w:p w14:paraId="6959B68C" w14:textId="1EC567F5" w:rsidR="001B70E4" w:rsidRPr="00811C53" w:rsidRDefault="001B70E4" w:rsidP="001B70E4">
      <w:pPr>
        <w:pStyle w:val="NormalWeb"/>
        <w:rPr>
          <w:sz w:val="20"/>
          <w:szCs w:val="20"/>
        </w:rPr>
      </w:pPr>
      <w:r w:rsidRPr="00811C53">
        <w:rPr>
          <w:sz w:val="20"/>
          <w:szCs w:val="20"/>
        </w:rPr>
        <w:t>Join by H.323</w:t>
      </w:r>
      <w:r w:rsidR="00B751DC" w:rsidRPr="00811C53">
        <w:rPr>
          <w:sz w:val="20"/>
          <w:szCs w:val="20"/>
        </w:rPr>
        <w:t xml:space="preserve"> </w:t>
      </w:r>
      <w:r w:rsidR="00B751DC" w:rsidRPr="00811C53">
        <w:rPr>
          <w:sz w:val="20"/>
          <w:szCs w:val="20"/>
        </w:rPr>
        <w:br/>
      </w:r>
      <w:r w:rsidRPr="00811C53">
        <w:rPr>
          <w:sz w:val="20"/>
          <w:szCs w:val="20"/>
        </w:rPr>
        <w:t xml:space="preserve">162.255.37.11 (US West) </w:t>
      </w:r>
      <w:r w:rsidRPr="00811C53">
        <w:rPr>
          <w:sz w:val="20"/>
          <w:szCs w:val="20"/>
        </w:rPr>
        <w:br/>
        <w:t xml:space="preserve">162.255.36.11 (US East) </w:t>
      </w:r>
      <w:r w:rsidRPr="00811C53">
        <w:rPr>
          <w:sz w:val="20"/>
          <w:szCs w:val="20"/>
        </w:rPr>
        <w:br/>
        <w:t xml:space="preserve">221.122.88.195 (China) </w:t>
      </w:r>
      <w:r w:rsidRPr="00811C53">
        <w:rPr>
          <w:sz w:val="20"/>
          <w:szCs w:val="20"/>
        </w:rPr>
        <w:br/>
        <w:t xml:space="preserve">115.114.131.7 (India Mumbai) </w:t>
      </w:r>
      <w:r w:rsidRPr="00811C53">
        <w:rPr>
          <w:sz w:val="20"/>
          <w:szCs w:val="20"/>
        </w:rPr>
        <w:br/>
        <w:t xml:space="preserve">115.114.115.7 (India Hyderabad) </w:t>
      </w:r>
      <w:r w:rsidRPr="00811C53">
        <w:rPr>
          <w:sz w:val="20"/>
          <w:szCs w:val="20"/>
        </w:rPr>
        <w:br/>
        <w:t xml:space="preserve">213.19.144.110 (Amsterdam Netherlands) </w:t>
      </w:r>
      <w:r w:rsidRPr="00811C53">
        <w:rPr>
          <w:sz w:val="20"/>
          <w:szCs w:val="20"/>
        </w:rPr>
        <w:br/>
        <w:t xml:space="preserve">213.244.140.110 (Germany) </w:t>
      </w:r>
      <w:r w:rsidRPr="00811C53">
        <w:rPr>
          <w:sz w:val="20"/>
          <w:szCs w:val="20"/>
        </w:rPr>
        <w:br/>
        <w:t xml:space="preserve">103.122.166.55 (Australia Sydney) </w:t>
      </w:r>
      <w:r w:rsidRPr="00811C53">
        <w:rPr>
          <w:sz w:val="20"/>
          <w:szCs w:val="20"/>
        </w:rPr>
        <w:br/>
        <w:t xml:space="preserve">103.122.167.55 (Australia Melbourne) </w:t>
      </w:r>
      <w:r w:rsidRPr="00811C53">
        <w:rPr>
          <w:sz w:val="20"/>
          <w:szCs w:val="20"/>
        </w:rPr>
        <w:br/>
        <w:t xml:space="preserve">209.9.211.110 (Hong Kong SAR) </w:t>
      </w:r>
      <w:r w:rsidRPr="00811C53">
        <w:rPr>
          <w:sz w:val="20"/>
          <w:szCs w:val="20"/>
        </w:rPr>
        <w:br/>
        <w:t xml:space="preserve">64.211.144.160 (Brazil) </w:t>
      </w:r>
      <w:r w:rsidRPr="00811C53">
        <w:rPr>
          <w:sz w:val="20"/>
          <w:szCs w:val="20"/>
        </w:rPr>
        <w:br/>
        <w:t xml:space="preserve">69.174.57.160 (Canada Toronto) </w:t>
      </w:r>
      <w:r w:rsidRPr="00811C53">
        <w:rPr>
          <w:sz w:val="20"/>
          <w:szCs w:val="20"/>
        </w:rPr>
        <w:br/>
        <w:t xml:space="preserve">65.39.152.160 (Canada Vancouver) </w:t>
      </w:r>
      <w:r w:rsidRPr="00811C53">
        <w:rPr>
          <w:sz w:val="20"/>
          <w:szCs w:val="20"/>
        </w:rPr>
        <w:br/>
        <w:t xml:space="preserve">207.226.132.110 (Japan Tokyo) </w:t>
      </w:r>
      <w:r w:rsidRPr="00811C53">
        <w:rPr>
          <w:sz w:val="20"/>
          <w:szCs w:val="20"/>
        </w:rPr>
        <w:br/>
        <w:t xml:space="preserve">149.137.24.110 (Japan Osaka) </w:t>
      </w:r>
      <w:r w:rsidRPr="00811C53">
        <w:rPr>
          <w:sz w:val="20"/>
          <w:szCs w:val="20"/>
        </w:rPr>
        <w:br/>
        <w:t xml:space="preserve">Meeting ID: 875 9272 6066 </w:t>
      </w:r>
      <w:r w:rsidRPr="00811C53">
        <w:rPr>
          <w:sz w:val="20"/>
          <w:szCs w:val="20"/>
        </w:rPr>
        <w:br/>
        <w:t xml:space="preserve">Passcode: 134215 </w:t>
      </w:r>
    </w:p>
    <w:p w14:paraId="05CF3D39" w14:textId="77777777" w:rsidR="001B70E4" w:rsidRPr="00DF20D9" w:rsidRDefault="001B70E4" w:rsidP="00811C53">
      <w:pPr>
        <w:pStyle w:val="TableText0"/>
        <w:rPr>
          <w:sz w:val="22"/>
        </w:rPr>
      </w:pPr>
    </w:p>
    <w:sectPr w:rsidR="001B70E4" w:rsidRPr="00DF20D9" w:rsidSect="0002419F">
      <w:headerReference w:type="even" r:id="rId64"/>
      <w:headerReference w:type="default" r:id="rId65"/>
      <w:headerReference w:type="first" r:id="rId66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3D57E" w14:textId="77777777" w:rsidR="005840F4" w:rsidRDefault="005840F4">
      <w:r>
        <w:separator/>
      </w:r>
    </w:p>
  </w:endnote>
  <w:endnote w:type="continuationSeparator" w:id="0">
    <w:p w14:paraId="41B1CA15" w14:textId="77777777" w:rsidR="005840F4" w:rsidRDefault="005840F4">
      <w:r>
        <w:continuationSeparator/>
      </w:r>
    </w:p>
  </w:endnote>
  <w:endnote w:type="continuationNotice" w:id="1">
    <w:p w14:paraId="5CB5C7F0" w14:textId="77777777" w:rsidR="005840F4" w:rsidRDefault="005840F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8BBF1" w14:textId="77777777" w:rsidR="005840F4" w:rsidRDefault="005840F4">
      <w:r>
        <w:separator/>
      </w:r>
    </w:p>
  </w:footnote>
  <w:footnote w:type="continuationSeparator" w:id="0">
    <w:p w14:paraId="7B816A6D" w14:textId="77777777" w:rsidR="005840F4" w:rsidRDefault="005840F4">
      <w:r>
        <w:continuationSeparator/>
      </w:r>
    </w:p>
  </w:footnote>
  <w:footnote w:type="continuationNotice" w:id="1">
    <w:p w14:paraId="687AEECA" w14:textId="77777777" w:rsidR="005840F4" w:rsidRDefault="005840F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49AD" w14:textId="2E130D52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FBAF" w14:textId="2BF2DCA1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45989"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7B4F" w14:textId="7D0B1AE0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0E58EA"/>
    <w:multiLevelType w:val="hybridMultilevel"/>
    <w:tmpl w:val="9B0A3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10A84"/>
    <w:multiLevelType w:val="hybridMultilevel"/>
    <w:tmpl w:val="446E94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494977"/>
    <w:multiLevelType w:val="hybridMultilevel"/>
    <w:tmpl w:val="51E67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A23F5"/>
    <w:multiLevelType w:val="hybridMultilevel"/>
    <w:tmpl w:val="2F08C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A2A08"/>
    <w:multiLevelType w:val="hybridMultilevel"/>
    <w:tmpl w:val="62723250"/>
    <w:lvl w:ilvl="0" w:tplc="AE687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CC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1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45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0E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65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C9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0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1" w15:restartNumberingAfterBreak="0">
    <w:nsid w:val="4FA942F0"/>
    <w:multiLevelType w:val="hybridMultilevel"/>
    <w:tmpl w:val="741A7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564132A"/>
    <w:multiLevelType w:val="hybridMultilevel"/>
    <w:tmpl w:val="E4F08AB0"/>
    <w:lvl w:ilvl="0" w:tplc="F1D8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A7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6B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248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604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C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EA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C8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9" w15:restartNumberingAfterBreak="0">
    <w:nsid w:val="608B7476"/>
    <w:multiLevelType w:val="hybridMultilevel"/>
    <w:tmpl w:val="57BC30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8"/>
  </w:num>
  <w:num w:numId="7">
    <w:abstractNumId w:val="16"/>
  </w:num>
  <w:num w:numId="8">
    <w:abstractNumId w:val="20"/>
  </w:num>
  <w:num w:numId="9">
    <w:abstractNumId w:val="6"/>
  </w:num>
  <w:num w:numId="10">
    <w:abstractNumId w:val="11"/>
  </w:num>
  <w:num w:numId="11">
    <w:abstractNumId w:val="26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  <w:num w:numId="16">
    <w:abstractNumId w:val="24"/>
  </w:num>
  <w:num w:numId="17">
    <w:abstractNumId w:val="8"/>
  </w:num>
  <w:num w:numId="18">
    <w:abstractNumId w:val="15"/>
  </w:num>
  <w:num w:numId="19">
    <w:abstractNumId w:val="35"/>
  </w:num>
  <w:num w:numId="20">
    <w:abstractNumId w:val="2"/>
  </w:num>
  <w:num w:numId="21">
    <w:abstractNumId w:val="19"/>
  </w:num>
  <w:num w:numId="22">
    <w:abstractNumId w:val="33"/>
  </w:num>
  <w:num w:numId="23">
    <w:abstractNumId w:val="32"/>
  </w:num>
  <w:num w:numId="24">
    <w:abstractNumId w:val="4"/>
  </w:num>
  <w:num w:numId="25">
    <w:abstractNumId w:val="28"/>
  </w:num>
  <w:num w:numId="26">
    <w:abstractNumId w:val="30"/>
  </w:num>
  <w:num w:numId="27">
    <w:abstractNumId w:val="31"/>
  </w:num>
  <w:num w:numId="28">
    <w:abstractNumId w:val="3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4"/>
  </w:num>
  <w:num w:numId="33">
    <w:abstractNumId w:val="37"/>
  </w:num>
  <w:num w:numId="34">
    <w:abstractNumId w:val="23"/>
  </w:num>
  <w:num w:numId="35">
    <w:abstractNumId w:val="9"/>
  </w:num>
  <w:num w:numId="36">
    <w:abstractNumId w:val="27"/>
  </w:num>
  <w:num w:numId="37">
    <w:abstractNumId w:val="40"/>
  </w:num>
  <w:num w:numId="38">
    <w:abstractNumId w:val="39"/>
  </w:num>
  <w:num w:numId="39">
    <w:abstractNumId w:val="7"/>
  </w:num>
  <w:num w:numId="40">
    <w:abstractNumId w:val="12"/>
  </w:num>
  <w:num w:numId="41">
    <w:abstractNumId w:val="21"/>
  </w:num>
  <w:num w:numId="42">
    <w:abstractNumId w:val="10"/>
  </w:num>
  <w:num w:numId="43">
    <w:abstractNumId w:val="29"/>
  </w:num>
  <w:num w:numId="44">
    <w:abstractNumId w:val="18"/>
  </w:num>
  <w:num w:numId="45">
    <w:abstractNumId w:val="25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intFractionalCharacterWidth/>
  <w:embedSystemFonts/>
  <w:hideGrammaticalError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xsbSwNLA0M7c0sDBS0lEKTi0uzszPAykwrAUArQgK0SwAAAA="/>
  </w:docVars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499B"/>
    <w:rsid w:val="000C5C8C"/>
    <w:rsid w:val="000D0FA7"/>
    <w:rsid w:val="000D4E39"/>
    <w:rsid w:val="000D6518"/>
    <w:rsid w:val="0011731D"/>
    <w:rsid w:val="00125F4D"/>
    <w:rsid w:val="00134AC0"/>
    <w:rsid w:val="00145BDC"/>
    <w:rsid w:val="00155997"/>
    <w:rsid w:val="00157C5D"/>
    <w:rsid w:val="00160411"/>
    <w:rsid w:val="0016112D"/>
    <w:rsid w:val="00162E30"/>
    <w:rsid w:val="0016482D"/>
    <w:rsid w:val="00165093"/>
    <w:rsid w:val="00165668"/>
    <w:rsid w:val="00166C4F"/>
    <w:rsid w:val="00170049"/>
    <w:rsid w:val="0017101F"/>
    <w:rsid w:val="00187CB2"/>
    <w:rsid w:val="00191592"/>
    <w:rsid w:val="001950C8"/>
    <w:rsid w:val="001A0185"/>
    <w:rsid w:val="001A4C26"/>
    <w:rsid w:val="001A60C5"/>
    <w:rsid w:val="001B70E4"/>
    <w:rsid w:val="001C064D"/>
    <w:rsid w:val="001C181B"/>
    <w:rsid w:val="001C5C06"/>
    <w:rsid w:val="001D15F1"/>
    <w:rsid w:val="001E20DF"/>
    <w:rsid w:val="001E7CD0"/>
    <w:rsid w:val="001E7D3F"/>
    <w:rsid w:val="001F32E6"/>
    <w:rsid w:val="001F6971"/>
    <w:rsid w:val="001F7D56"/>
    <w:rsid w:val="00215EF8"/>
    <w:rsid w:val="00221123"/>
    <w:rsid w:val="002231E9"/>
    <w:rsid w:val="00226B61"/>
    <w:rsid w:val="002324E9"/>
    <w:rsid w:val="00236184"/>
    <w:rsid w:val="002433D2"/>
    <w:rsid w:val="00253319"/>
    <w:rsid w:val="002542AD"/>
    <w:rsid w:val="00256150"/>
    <w:rsid w:val="00261AAB"/>
    <w:rsid w:val="00267377"/>
    <w:rsid w:val="00270A58"/>
    <w:rsid w:val="00276066"/>
    <w:rsid w:val="00277182"/>
    <w:rsid w:val="002822EF"/>
    <w:rsid w:val="00282D61"/>
    <w:rsid w:val="00290D83"/>
    <w:rsid w:val="002930F6"/>
    <w:rsid w:val="002B0922"/>
    <w:rsid w:val="002B548C"/>
    <w:rsid w:val="002C6BCB"/>
    <w:rsid w:val="002D0F30"/>
    <w:rsid w:val="002D41F2"/>
    <w:rsid w:val="002D6A06"/>
    <w:rsid w:val="002E00C4"/>
    <w:rsid w:val="002E3BAC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97D42"/>
    <w:rsid w:val="003B0CFA"/>
    <w:rsid w:val="003B1E57"/>
    <w:rsid w:val="003B2E52"/>
    <w:rsid w:val="003C05A9"/>
    <w:rsid w:val="003C4729"/>
    <w:rsid w:val="003C698F"/>
    <w:rsid w:val="003D46A3"/>
    <w:rsid w:val="003D6DA3"/>
    <w:rsid w:val="003E4F72"/>
    <w:rsid w:val="003E568C"/>
    <w:rsid w:val="003E7CA5"/>
    <w:rsid w:val="003F5895"/>
    <w:rsid w:val="00403D19"/>
    <w:rsid w:val="004076B9"/>
    <w:rsid w:val="00410BEA"/>
    <w:rsid w:val="004171A8"/>
    <w:rsid w:val="00424D00"/>
    <w:rsid w:val="0043368E"/>
    <w:rsid w:val="00442678"/>
    <w:rsid w:val="004436F5"/>
    <w:rsid w:val="004447DA"/>
    <w:rsid w:val="00455EBE"/>
    <w:rsid w:val="0045611B"/>
    <w:rsid w:val="004672A2"/>
    <w:rsid w:val="00470B1C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C367C"/>
    <w:rsid w:val="004D1832"/>
    <w:rsid w:val="004E6A0E"/>
    <w:rsid w:val="004F222F"/>
    <w:rsid w:val="004F2555"/>
    <w:rsid w:val="0050464A"/>
    <w:rsid w:val="00517FD4"/>
    <w:rsid w:val="0053736F"/>
    <w:rsid w:val="00542360"/>
    <w:rsid w:val="0054383D"/>
    <w:rsid w:val="0054790C"/>
    <w:rsid w:val="00547F1F"/>
    <w:rsid w:val="00553634"/>
    <w:rsid w:val="00554D94"/>
    <w:rsid w:val="00557868"/>
    <w:rsid w:val="005642C1"/>
    <w:rsid w:val="0056471A"/>
    <w:rsid w:val="005840F4"/>
    <w:rsid w:val="00590E5E"/>
    <w:rsid w:val="005A6A0D"/>
    <w:rsid w:val="005A7400"/>
    <w:rsid w:val="005B1142"/>
    <w:rsid w:val="005C2FE0"/>
    <w:rsid w:val="005C71F6"/>
    <w:rsid w:val="005E26A5"/>
    <w:rsid w:val="005E5BCC"/>
    <w:rsid w:val="005F0213"/>
    <w:rsid w:val="005F336D"/>
    <w:rsid w:val="005F417E"/>
    <w:rsid w:val="005F6861"/>
    <w:rsid w:val="00605973"/>
    <w:rsid w:val="00615A12"/>
    <w:rsid w:val="006276E0"/>
    <w:rsid w:val="00630A51"/>
    <w:rsid w:val="00631D1C"/>
    <w:rsid w:val="0063687F"/>
    <w:rsid w:val="0064368F"/>
    <w:rsid w:val="006458AB"/>
    <w:rsid w:val="00663107"/>
    <w:rsid w:val="00674371"/>
    <w:rsid w:val="00675B58"/>
    <w:rsid w:val="00677585"/>
    <w:rsid w:val="006825F1"/>
    <w:rsid w:val="006847CC"/>
    <w:rsid w:val="00690A29"/>
    <w:rsid w:val="006977A8"/>
    <w:rsid w:val="006A22B1"/>
    <w:rsid w:val="006A2706"/>
    <w:rsid w:val="006D1EF1"/>
    <w:rsid w:val="006D36A5"/>
    <w:rsid w:val="006D36E4"/>
    <w:rsid w:val="006D48B8"/>
    <w:rsid w:val="006E0C90"/>
    <w:rsid w:val="006E61E0"/>
    <w:rsid w:val="006F1A0C"/>
    <w:rsid w:val="006F582D"/>
    <w:rsid w:val="006F5E34"/>
    <w:rsid w:val="00707FBB"/>
    <w:rsid w:val="00714634"/>
    <w:rsid w:val="00716BF5"/>
    <w:rsid w:val="00720257"/>
    <w:rsid w:val="00720D7C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3A0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D3CE0"/>
    <w:rsid w:val="007D6DF6"/>
    <w:rsid w:val="007E222E"/>
    <w:rsid w:val="007E44CA"/>
    <w:rsid w:val="007F233E"/>
    <w:rsid w:val="00811C53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483A"/>
    <w:rsid w:val="008E775A"/>
    <w:rsid w:val="009019FA"/>
    <w:rsid w:val="00907EB4"/>
    <w:rsid w:val="0091682E"/>
    <w:rsid w:val="0092547E"/>
    <w:rsid w:val="009254DC"/>
    <w:rsid w:val="00927DC8"/>
    <w:rsid w:val="00935297"/>
    <w:rsid w:val="00957B83"/>
    <w:rsid w:val="00970BB9"/>
    <w:rsid w:val="00977E5F"/>
    <w:rsid w:val="00982313"/>
    <w:rsid w:val="0098724C"/>
    <w:rsid w:val="00990687"/>
    <w:rsid w:val="0099186C"/>
    <w:rsid w:val="009A58E8"/>
    <w:rsid w:val="009B2E9C"/>
    <w:rsid w:val="009D0319"/>
    <w:rsid w:val="009D2688"/>
    <w:rsid w:val="009D3B8C"/>
    <w:rsid w:val="009D6E52"/>
    <w:rsid w:val="009E3490"/>
    <w:rsid w:val="009F25F0"/>
    <w:rsid w:val="00A05197"/>
    <w:rsid w:val="00A05CAE"/>
    <w:rsid w:val="00A106EA"/>
    <w:rsid w:val="00A1547D"/>
    <w:rsid w:val="00A20FAD"/>
    <w:rsid w:val="00A31707"/>
    <w:rsid w:val="00A40CDD"/>
    <w:rsid w:val="00A417EE"/>
    <w:rsid w:val="00A45989"/>
    <w:rsid w:val="00A54605"/>
    <w:rsid w:val="00A57733"/>
    <w:rsid w:val="00A6339F"/>
    <w:rsid w:val="00A708CF"/>
    <w:rsid w:val="00A70FDF"/>
    <w:rsid w:val="00A7334E"/>
    <w:rsid w:val="00A76B45"/>
    <w:rsid w:val="00A77877"/>
    <w:rsid w:val="00A81304"/>
    <w:rsid w:val="00A818C2"/>
    <w:rsid w:val="00A84006"/>
    <w:rsid w:val="00A87112"/>
    <w:rsid w:val="00A970AB"/>
    <w:rsid w:val="00A973CF"/>
    <w:rsid w:val="00AA72F4"/>
    <w:rsid w:val="00AC6F64"/>
    <w:rsid w:val="00AD1782"/>
    <w:rsid w:val="00AD2D02"/>
    <w:rsid w:val="00AE0058"/>
    <w:rsid w:val="00AE35F4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5694"/>
    <w:rsid w:val="00B16530"/>
    <w:rsid w:val="00B2625A"/>
    <w:rsid w:val="00B26483"/>
    <w:rsid w:val="00B30ECA"/>
    <w:rsid w:val="00B40664"/>
    <w:rsid w:val="00B40F1C"/>
    <w:rsid w:val="00B44FAF"/>
    <w:rsid w:val="00B47FFA"/>
    <w:rsid w:val="00B5373F"/>
    <w:rsid w:val="00B63130"/>
    <w:rsid w:val="00B71F21"/>
    <w:rsid w:val="00B751DC"/>
    <w:rsid w:val="00B77DC8"/>
    <w:rsid w:val="00B77E00"/>
    <w:rsid w:val="00B849E4"/>
    <w:rsid w:val="00B90F46"/>
    <w:rsid w:val="00B9233D"/>
    <w:rsid w:val="00BA1178"/>
    <w:rsid w:val="00BA7F31"/>
    <w:rsid w:val="00BB4158"/>
    <w:rsid w:val="00BB5101"/>
    <w:rsid w:val="00BC5310"/>
    <w:rsid w:val="00BD1163"/>
    <w:rsid w:val="00BD207E"/>
    <w:rsid w:val="00BD22CD"/>
    <w:rsid w:val="00BD3E37"/>
    <w:rsid w:val="00BD58AE"/>
    <w:rsid w:val="00BD75E4"/>
    <w:rsid w:val="00BD75F3"/>
    <w:rsid w:val="00BE2B89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5D19"/>
    <w:rsid w:val="00C41931"/>
    <w:rsid w:val="00C56F18"/>
    <w:rsid w:val="00C747F0"/>
    <w:rsid w:val="00C759DB"/>
    <w:rsid w:val="00C76902"/>
    <w:rsid w:val="00C8650A"/>
    <w:rsid w:val="00C93B4D"/>
    <w:rsid w:val="00C97226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CF1560"/>
    <w:rsid w:val="00D0000F"/>
    <w:rsid w:val="00D15AE4"/>
    <w:rsid w:val="00D25904"/>
    <w:rsid w:val="00D26BAC"/>
    <w:rsid w:val="00D3739F"/>
    <w:rsid w:val="00D47705"/>
    <w:rsid w:val="00D55312"/>
    <w:rsid w:val="00D624D5"/>
    <w:rsid w:val="00D67137"/>
    <w:rsid w:val="00D7347F"/>
    <w:rsid w:val="00D73710"/>
    <w:rsid w:val="00D8153D"/>
    <w:rsid w:val="00D828FE"/>
    <w:rsid w:val="00D84D8C"/>
    <w:rsid w:val="00D93AEB"/>
    <w:rsid w:val="00D96EA9"/>
    <w:rsid w:val="00D97099"/>
    <w:rsid w:val="00DA2C5B"/>
    <w:rsid w:val="00DA62CB"/>
    <w:rsid w:val="00DB0FC9"/>
    <w:rsid w:val="00DC3D13"/>
    <w:rsid w:val="00DC58A2"/>
    <w:rsid w:val="00DE58B5"/>
    <w:rsid w:val="00DE665A"/>
    <w:rsid w:val="00DF1111"/>
    <w:rsid w:val="00DF167B"/>
    <w:rsid w:val="00DF20D9"/>
    <w:rsid w:val="00E14FD0"/>
    <w:rsid w:val="00E212A0"/>
    <w:rsid w:val="00E30BAF"/>
    <w:rsid w:val="00E37604"/>
    <w:rsid w:val="00E41387"/>
    <w:rsid w:val="00E45511"/>
    <w:rsid w:val="00E463F7"/>
    <w:rsid w:val="00E50268"/>
    <w:rsid w:val="00E50483"/>
    <w:rsid w:val="00E51D0D"/>
    <w:rsid w:val="00E51DCE"/>
    <w:rsid w:val="00E5432E"/>
    <w:rsid w:val="00E549A3"/>
    <w:rsid w:val="00E55C1B"/>
    <w:rsid w:val="00E63927"/>
    <w:rsid w:val="00E64A3E"/>
    <w:rsid w:val="00E75D13"/>
    <w:rsid w:val="00E87D1F"/>
    <w:rsid w:val="00E90519"/>
    <w:rsid w:val="00E90708"/>
    <w:rsid w:val="00E90E58"/>
    <w:rsid w:val="00EA50F3"/>
    <w:rsid w:val="00EB25C0"/>
    <w:rsid w:val="00EB5F3F"/>
    <w:rsid w:val="00EB643E"/>
    <w:rsid w:val="00EB6FE0"/>
    <w:rsid w:val="00EB7ED7"/>
    <w:rsid w:val="00EC3541"/>
    <w:rsid w:val="00EE409D"/>
    <w:rsid w:val="00EF2E78"/>
    <w:rsid w:val="00EF6E01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52EA9"/>
    <w:rsid w:val="00F55A26"/>
    <w:rsid w:val="00F57E82"/>
    <w:rsid w:val="00F64F00"/>
    <w:rsid w:val="00F7512A"/>
    <w:rsid w:val="00F752C2"/>
    <w:rsid w:val="00F77765"/>
    <w:rsid w:val="00F846EF"/>
    <w:rsid w:val="00F86278"/>
    <w:rsid w:val="00F93887"/>
    <w:rsid w:val="00F943CD"/>
    <w:rsid w:val="00FA1EA0"/>
    <w:rsid w:val="00FA284E"/>
    <w:rsid w:val="00FA2FB6"/>
    <w:rsid w:val="00FA5919"/>
    <w:rsid w:val="00FB2BD1"/>
    <w:rsid w:val="00FB6BC1"/>
    <w:rsid w:val="00FB6D7A"/>
    <w:rsid w:val="00FB71D3"/>
    <w:rsid w:val="00FB76F6"/>
    <w:rsid w:val="00FC1D35"/>
    <w:rsid w:val="00FC6C65"/>
    <w:rsid w:val="00FC7342"/>
    <w:rsid w:val="00FD2BFA"/>
    <w:rsid w:val="00FE03BC"/>
    <w:rsid w:val="00FE318B"/>
    <w:rsid w:val="00FE4D15"/>
    <w:rsid w:val="00FF1C75"/>
    <w:rsid w:val="00FF2111"/>
    <w:rsid w:val="00FF43A2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7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unhideWhenUsed/>
    <w:rsid w:val="00FD2B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7E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D48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27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9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241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638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95166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6190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86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63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6959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aryse.gardella@nokia.com" TargetMode="External"/><Relationship Id="rId21" Type="http://schemas.openxmlformats.org/officeDocument/2006/relationships/hyperlink" Target="mailto:%3cfeifei.lou@ngmn.org%3e" TargetMode="External"/><Relationship Id="rId42" Type="http://schemas.openxmlformats.org/officeDocument/2006/relationships/hyperlink" Target="mailto:nurit.sprecher@nokia.com" TargetMode="External"/><Relationship Id="rId47" Type="http://schemas.openxmlformats.org/officeDocument/2006/relationships/hyperlink" Target="mailto:dario.sabella@intel.com" TargetMode="External"/><Relationship Id="rId63" Type="http://schemas.openxmlformats.org/officeDocument/2006/relationships/hyperlink" Target="mailto:87592726066@zoomcrc.com" TargetMode="External"/><Relationship Id="rId68" Type="http://schemas.openxmlformats.org/officeDocument/2006/relationships/glossaryDocument" Target="glossary/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HCalvert@gsma.com" TargetMode="External"/><Relationship Id="rId29" Type="http://schemas.openxmlformats.org/officeDocument/2006/relationships/hyperlink" Target="mailto:wjli@bupt.edu.cn" TargetMode="External"/><Relationship Id="rId11" Type="http://schemas.openxmlformats.org/officeDocument/2006/relationships/hyperlink" Target="mailto:David.Boswarthick@etsi.org" TargetMode="External"/><Relationship Id="rId24" Type="http://schemas.openxmlformats.org/officeDocument/2006/relationships/hyperlink" Target="mailto:thomas.tovinger@ericsson.com" TargetMode="External"/><Relationship Id="rId32" Type="http://schemas.openxmlformats.org/officeDocument/2006/relationships/hyperlink" Target="mailto:m.borst@ieee.org" TargetMode="External"/><Relationship Id="rId37" Type="http://schemas.openxmlformats.org/officeDocument/2006/relationships/hyperlink" Target="mailto:haining.wang@intel.com" TargetMode="External"/><Relationship Id="rId40" Type="http://schemas.openxmlformats.org/officeDocument/2006/relationships/hyperlink" Target="mailto:klaus.martiny@telekom.de" TargetMode="External"/><Relationship Id="rId45" Type="http://schemas.openxmlformats.org/officeDocument/2006/relationships/hyperlink" Target="mailto:Hakim.Mkinsi@etsi.org" TargetMode="External"/><Relationship Id="rId53" Type="http://schemas.openxmlformats.org/officeDocument/2006/relationships/hyperlink" Target="mailto:tayeb.benmeriem@orange.com" TargetMode="External"/><Relationship Id="rId58" Type="http://schemas.openxmlformats.org/officeDocument/2006/relationships/hyperlink" Target="mailto:dmilham@tmforum.org" TargetMode="External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hyperlink" Target="https://us02web.zoom.us/j/87592726066?pwd=cTNHaDVrYzBURWo3UEJUNXdqSXVMZz09" TargetMode="External"/><Relationship Id="rId19" Type="http://schemas.openxmlformats.org/officeDocument/2006/relationships/hyperlink" Target="mailto:Zarri@gsma.com" TargetMode="External"/><Relationship Id="rId14" Type="http://schemas.openxmlformats.org/officeDocument/2006/relationships/hyperlink" Target="mailto:Anthony.Brand@etsi.org" TargetMode="External"/><Relationship Id="rId22" Type="http://schemas.openxmlformats.org/officeDocument/2006/relationships/hyperlink" Target="mailto:feifei.lou@ngmn.org" TargetMode="External"/><Relationship Id="rId27" Type="http://schemas.openxmlformats.org/officeDocument/2006/relationships/hyperlink" Target="mailto:Mirko.Cano@etsi.org" TargetMode="External"/><Relationship Id="rId30" Type="http://schemas.openxmlformats.org/officeDocument/2006/relationships/hyperlink" Target="mailto:zhangdehua@caict.ac.cn" TargetMode="External"/><Relationship Id="rId35" Type="http://schemas.openxmlformats.org/officeDocument/2006/relationships/hyperlink" Target="mailto:leon.wong@rakuten.com" TargetMode="External"/><Relationship Id="rId43" Type="http://schemas.openxmlformats.org/officeDocument/2006/relationships/hyperlink" Target="mailto:luca.pesando@telecomitalia.it" TargetMode="External"/><Relationship Id="rId48" Type="http://schemas.openxmlformats.org/officeDocument/2006/relationships/hyperlink" Target="mailto:nfvsupport@etsi.org" TargetMode="External"/><Relationship Id="rId56" Type="http://schemas.openxmlformats.org/officeDocument/2006/relationships/hyperlink" Target="mailto:Yuval.Stein@teoco.com" TargetMode="External"/><Relationship Id="rId64" Type="http://schemas.openxmlformats.org/officeDocument/2006/relationships/header" Target="header1.xml"/><Relationship Id="rId69" Type="http://schemas.openxmlformats.org/officeDocument/2006/relationships/theme" Target="theme/theme1.xml"/><Relationship Id="rId8" Type="http://schemas.openxmlformats.org/officeDocument/2006/relationships/image" Target="media/image1.jpg"/><Relationship Id="rId51" Type="http://schemas.openxmlformats.org/officeDocument/2006/relationships/hyperlink" Target="mailto:nick.sampson@orange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uis.romero@etsi.org" TargetMode="External"/><Relationship Id="rId17" Type="http://schemas.openxmlformats.org/officeDocument/2006/relationships/hyperlink" Target="mailto:hliu@gsma.com" TargetMode="External"/><Relationship Id="rId25" Type="http://schemas.openxmlformats.org/officeDocument/2006/relationships/hyperlink" Target="mailto:zoulan@huawei.com" TargetMode="External"/><Relationship Id="rId33" Type="http://schemas.openxmlformats.org/officeDocument/2006/relationships/hyperlink" Target="mailto:ran4chap@yahoo.com" TargetMode="External"/><Relationship Id="rId38" Type="http://schemas.openxmlformats.org/officeDocument/2006/relationships/hyperlink" Target="mailto:luca.pesando@telecomitalia.it" TargetMode="External"/><Relationship Id="rId46" Type="http://schemas.openxmlformats.org/officeDocument/2006/relationships/hyperlink" Target="mailto:christine.mera@etsi.org" TargetMode="External"/><Relationship Id="rId59" Type="http://schemas.openxmlformats.org/officeDocument/2006/relationships/hyperlink" Target="https://projects.tmforum.org/wiki/display/ASC/" TargetMode="External"/><Relationship Id="rId67" Type="http://schemas.openxmlformats.org/officeDocument/2006/relationships/fontTable" Target="fontTable.xml"/><Relationship Id="rId20" Type="http://schemas.openxmlformats.org/officeDocument/2006/relationships/hyperlink" Target="mailto:klaus.moschner@ngmn.org" TargetMode="External"/><Relationship Id="rId41" Type="http://schemas.openxmlformats.org/officeDocument/2006/relationships/hyperlink" Target="mailto:christian.toche@huawei.com" TargetMode="External"/><Relationship Id="rId54" Type="http://schemas.openxmlformats.org/officeDocument/2006/relationships/hyperlink" Target="mailto:dong.sun@futurewei.com" TargetMode="External"/><Relationship Id="rId62" Type="http://schemas.openxmlformats.org/officeDocument/2006/relationships/hyperlink" Target="https://us02web.zoom.us/u/khR0T82H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ISGsupport@etsi.org" TargetMode="External"/><Relationship Id="rId23" Type="http://schemas.openxmlformats.org/officeDocument/2006/relationships/hyperlink" Target="mailto:thomas.tovinger@ericsson.com" TargetMode="External"/><Relationship Id="rId28" Type="http://schemas.openxmlformats.org/officeDocument/2006/relationships/hyperlink" Target="mailto:lmmeng@bupt.edu.cn" TargetMode="External"/><Relationship Id="rId36" Type="http://schemas.openxmlformats.org/officeDocument/2006/relationships/hyperlink" Target="mailto:raymond.forbes@huawei.com" TargetMode="External"/><Relationship Id="rId49" Type="http://schemas.openxmlformats.org/officeDocument/2006/relationships/hyperlink" Target="mailto:bruno.chatras@orange.com" TargetMode="External"/><Relationship Id="rId57" Type="http://schemas.openxmlformats.org/officeDocument/2006/relationships/hyperlink" Target="mailto:luigi.licciardi@huawei.com" TargetMode="External"/><Relationship Id="rId10" Type="http://schemas.openxmlformats.org/officeDocument/2006/relationships/hyperlink" Target="mailto:cortegalagos@tmforum.org" TargetMode="External"/><Relationship Id="rId31" Type="http://schemas.openxmlformats.org/officeDocument/2006/relationships/hyperlink" Target="mailto:liuyang@ccsa.org.cn" TargetMode="External"/><Relationship Id="rId44" Type="http://schemas.openxmlformats.org/officeDocument/2006/relationships/hyperlink" Target="mailto:wei.linwei@huawei.com" TargetMode="External"/><Relationship Id="rId52" Type="http://schemas.openxmlformats.org/officeDocument/2006/relationships/hyperlink" Target="mailto:giulio.maggiore@TELECOMITALIA.IT" TargetMode="External"/><Relationship Id="rId60" Type="http://schemas.openxmlformats.org/officeDocument/2006/relationships/hyperlink" Target="https://www.tmforum.org/user-registration/" TargetMode="External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3" Type="http://schemas.openxmlformats.org/officeDocument/2006/relationships/hyperlink" Target="mailto:Adrian.Scrase@etsi.org" TargetMode="External"/><Relationship Id="rId18" Type="http://schemas.openxmlformats.org/officeDocument/2006/relationships/hyperlink" Target="mailto:CGavilanes@gsma.com" TargetMode="External"/><Relationship Id="rId39" Type="http://schemas.openxmlformats.org/officeDocument/2006/relationships/hyperlink" Target="mailto:diego.r.lopez@telefonica.com" TargetMode="External"/><Relationship Id="rId34" Type="http://schemas.openxmlformats.org/officeDocument/2006/relationships/hyperlink" Target="mailto:tte@cs.fau.de" TargetMode="External"/><Relationship Id="rId50" Type="http://schemas.openxmlformats.org/officeDocument/2006/relationships/hyperlink" Target="mailto:cristina.badulescu@ericsson.com" TargetMode="External"/><Relationship Id="rId55" Type="http://schemas.openxmlformats.org/officeDocument/2006/relationships/hyperlink" Target="mailto:kevin.mcdonnell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B0B4D"/>
    <w:rsid w:val="000E3640"/>
    <w:rsid w:val="00137FF0"/>
    <w:rsid w:val="00144DA7"/>
    <w:rsid w:val="001752BA"/>
    <w:rsid w:val="00211858"/>
    <w:rsid w:val="00285C0A"/>
    <w:rsid w:val="002C2460"/>
    <w:rsid w:val="003C4A5E"/>
    <w:rsid w:val="003D5EB4"/>
    <w:rsid w:val="003D6F7B"/>
    <w:rsid w:val="00410A83"/>
    <w:rsid w:val="00424B52"/>
    <w:rsid w:val="00453EBF"/>
    <w:rsid w:val="004D0E64"/>
    <w:rsid w:val="004F0A52"/>
    <w:rsid w:val="0056053E"/>
    <w:rsid w:val="00587E4E"/>
    <w:rsid w:val="005A3EBC"/>
    <w:rsid w:val="005C01E2"/>
    <w:rsid w:val="005D0351"/>
    <w:rsid w:val="006240E7"/>
    <w:rsid w:val="006A2B03"/>
    <w:rsid w:val="006C2889"/>
    <w:rsid w:val="00710995"/>
    <w:rsid w:val="00735A65"/>
    <w:rsid w:val="00744DF4"/>
    <w:rsid w:val="00746F9F"/>
    <w:rsid w:val="007570A0"/>
    <w:rsid w:val="0076463B"/>
    <w:rsid w:val="00782EAA"/>
    <w:rsid w:val="00812C16"/>
    <w:rsid w:val="0084247B"/>
    <w:rsid w:val="00854D26"/>
    <w:rsid w:val="0087535C"/>
    <w:rsid w:val="008B3FC4"/>
    <w:rsid w:val="008D2FE3"/>
    <w:rsid w:val="008E65C2"/>
    <w:rsid w:val="00900953"/>
    <w:rsid w:val="00A1021D"/>
    <w:rsid w:val="00A639BE"/>
    <w:rsid w:val="00AF5F77"/>
    <w:rsid w:val="00B629B7"/>
    <w:rsid w:val="00B94C51"/>
    <w:rsid w:val="00BC0370"/>
    <w:rsid w:val="00C332C4"/>
    <w:rsid w:val="00E04DE2"/>
    <w:rsid w:val="00E23F33"/>
    <w:rsid w:val="00E770C2"/>
    <w:rsid w:val="00E82FDE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592C"/>
    <w:rPr>
      <w:color w:val="808080"/>
    </w:rPr>
  </w:style>
  <w:style w:type="paragraph" w:customStyle="1" w:styleId="28DF213517FF4A75AB8E81E295607AAC">
    <w:name w:val="28DF213517FF4A75AB8E81E295607AAC"/>
    <w:rsid w:val="006A2B03"/>
  </w:style>
  <w:style w:type="paragraph" w:customStyle="1" w:styleId="3C7A361BD7D842DA99751063B29437B6">
    <w:name w:val="3C7A361BD7D842DA99751063B29437B6"/>
    <w:rsid w:val="00EE5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27A3C-6B8A-40C7-B1D1-88AA84942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2</TotalTime>
  <Pages>5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Cecilia Ortega Lagos</cp:lastModifiedBy>
  <cp:revision>3</cp:revision>
  <cp:lastPrinted>2009-03-03T21:56:00Z</cp:lastPrinted>
  <dcterms:created xsi:type="dcterms:W3CDTF">2021-03-01T16:20:00Z</dcterms:created>
  <dcterms:modified xsi:type="dcterms:W3CDTF">2021-03-01T16:21:00Z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1597331776</vt:lpwstr>
  </property>
</Properties>
</file>